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0F01EF52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</w:t>
      </w:r>
      <w:r w:rsidR="000A2CDC">
        <w:rPr>
          <w:noProof w:val="0"/>
          <w:sz w:val="24"/>
        </w:rPr>
        <w:t>4-e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</w:t>
      </w:r>
      <w:r w:rsidR="00AB5F64">
        <w:rPr>
          <w:rFonts w:cs="Arial"/>
          <w:bCs/>
          <w:noProof w:val="0"/>
          <w:sz w:val="24"/>
        </w:rPr>
        <w:t>200</w:t>
      </w:r>
      <w:r w:rsidR="005351A0">
        <w:rPr>
          <w:rFonts w:cs="Arial"/>
          <w:bCs/>
          <w:noProof w:val="0"/>
          <w:sz w:val="24"/>
        </w:rPr>
        <w:t>1720</w:t>
      </w:r>
      <w:bookmarkStart w:id="1" w:name="_GoBack"/>
      <w:bookmarkEnd w:id="1"/>
    </w:p>
    <w:p w14:paraId="7FE3607D" w14:textId="2446E0D2" w:rsidR="00A45FE2" w:rsidRPr="00CB69BA" w:rsidRDefault="00287D40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Electronic Meeting</w:t>
      </w:r>
      <w:r w:rsidR="00DC56F1">
        <w:rPr>
          <w:noProof w:val="0"/>
          <w:sz w:val="24"/>
        </w:rPr>
        <w:t>,</w:t>
      </w:r>
      <w:r w:rsidR="005A0408">
        <w:rPr>
          <w:noProof w:val="0"/>
          <w:sz w:val="24"/>
        </w:rPr>
        <w:t xml:space="preserve"> </w:t>
      </w:r>
      <w:r w:rsidR="00AB5F64">
        <w:rPr>
          <w:noProof w:val="0"/>
          <w:sz w:val="24"/>
        </w:rPr>
        <w:t>24 February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 w:rsidR="00AB5F64">
        <w:rPr>
          <w:noProof w:val="0"/>
          <w:sz w:val="24"/>
        </w:rPr>
        <w:t>6</w:t>
      </w:r>
      <w:r w:rsidR="00096CEB">
        <w:rPr>
          <w:noProof w:val="0"/>
          <w:sz w:val="24"/>
        </w:rPr>
        <w:t xml:space="preserve"> </w:t>
      </w:r>
      <w:r w:rsidR="00AB5F64">
        <w:rPr>
          <w:noProof w:val="0"/>
          <w:sz w:val="24"/>
        </w:rPr>
        <w:t>March</w:t>
      </w:r>
      <w:r w:rsidR="00B3671D">
        <w:rPr>
          <w:noProof w:val="0"/>
          <w:sz w:val="24"/>
        </w:rPr>
        <w:t xml:space="preserve"> </w:t>
      </w:r>
      <w:r w:rsidR="00096CEB">
        <w:rPr>
          <w:noProof w:val="0"/>
          <w:sz w:val="24"/>
        </w:rPr>
        <w:t>20</w:t>
      </w:r>
      <w:r w:rsidR="00AB5F64">
        <w:rPr>
          <w:noProof w:val="0"/>
          <w:sz w:val="24"/>
        </w:rPr>
        <w:t>20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19512F6A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03395">
        <w:rPr>
          <w:rFonts w:ascii="Arial" w:hAnsi="Arial" w:cs="Arial"/>
          <w:b/>
          <w:bCs/>
          <w:sz w:val="24"/>
        </w:rPr>
        <w:t>Discussion on</w:t>
      </w:r>
      <w:r w:rsidR="00452FB5">
        <w:rPr>
          <w:rFonts w:ascii="Arial" w:hAnsi="Arial" w:cs="Arial"/>
          <w:b/>
          <w:bCs/>
          <w:sz w:val="24"/>
        </w:rPr>
        <w:t xml:space="preserve"> </w:t>
      </w:r>
      <w:r w:rsidR="00E404E4">
        <w:rPr>
          <w:rFonts w:ascii="Arial" w:hAnsi="Arial" w:cs="Arial"/>
          <w:b/>
          <w:bCs/>
          <w:sz w:val="24"/>
        </w:rPr>
        <w:t xml:space="preserve">aligning </w:t>
      </w:r>
      <w:r w:rsidR="00376A5E">
        <w:rPr>
          <w:rFonts w:ascii="Arial" w:hAnsi="Arial" w:cs="Arial"/>
          <w:b/>
          <w:bCs/>
          <w:sz w:val="24"/>
        </w:rPr>
        <w:t xml:space="preserve">simulation </w:t>
      </w:r>
      <w:r w:rsidR="00452FB5">
        <w:rPr>
          <w:rFonts w:ascii="Arial" w:hAnsi="Arial" w:cs="Arial"/>
          <w:b/>
          <w:bCs/>
          <w:sz w:val="24"/>
        </w:rPr>
        <w:t>results</w:t>
      </w:r>
      <w:r w:rsidR="00B606C6">
        <w:rPr>
          <w:rFonts w:ascii="Arial" w:hAnsi="Arial" w:cs="Arial"/>
          <w:b/>
          <w:bCs/>
          <w:sz w:val="24"/>
        </w:rPr>
        <w:t xml:space="preserve"> </w:t>
      </w:r>
      <w:r w:rsidR="00C60DF9">
        <w:rPr>
          <w:rFonts w:ascii="Arial" w:hAnsi="Arial" w:cs="Arial"/>
          <w:b/>
          <w:bCs/>
          <w:sz w:val="24"/>
        </w:rPr>
        <w:t>of</w:t>
      </w:r>
      <w:r w:rsidR="00B606C6">
        <w:rPr>
          <w:rFonts w:ascii="Arial" w:hAnsi="Arial" w:cs="Arial"/>
          <w:b/>
          <w:bCs/>
          <w:sz w:val="24"/>
        </w:rPr>
        <w:t xml:space="preserve"> </w:t>
      </w:r>
      <w:r w:rsidR="007C0AC1">
        <w:rPr>
          <w:rFonts w:ascii="Arial" w:hAnsi="Arial" w:cs="Arial"/>
          <w:b/>
          <w:bCs/>
          <w:sz w:val="24"/>
        </w:rPr>
        <w:t>P</w:t>
      </w:r>
      <w:r w:rsidR="00B670E7">
        <w:rPr>
          <w:rFonts w:ascii="Arial" w:hAnsi="Arial" w:cs="Arial"/>
          <w:b/>
          <w:bCs/>
          <w:sz w:val="24"/>
        </w:rPr>
        <w:t>USCH</w:t>
      </w:r>
      <w:r w:rsidR="007C0AC1">
        <w:rPr>
          <w:rFonts w:ascii="Arial" w:hAnsi="Arial" w:cs="Arial"/>
          <w:b/>
          <w:bCs/>
          <w:sz w:val="24"/>
        </w:rPr>
        <w:t xml:space="preserve"> for </w:t>
      </w:r>
      <w:r w:rsidR="00B606C6">
        <w:rPr>
          <w:rFonts w:ascii="Arial" w:hAnsi="Arial" w:cs="Arial"/>
          <w:b/>
          <w:bCs/>
          <w:sz w:val="24"/>
        </w:rPr>
        <w:t xml:space="preserve">Rel-16 </w:t>
      </w:r>
      <w:r w:rsidR="00573CED">
        <w:rPr>
          <w:rFonts w:ascii="Arial" w:hAnsi="Arial" w:cs="Arial"/>
          <w:b/>
          <w:bCs/>
          <w:sz w:val="24"/>
        </w:rPr>
        <w:t xml:space="preserve">LTE </w:t>
      </w:r>
      <w:r w:rsidR="00B606C6">
        <w:rPr>
          <w:rFonts w:ascii="Arial" w:hAnsi="Arial" w:cs="Arial"/>
          <w:b/>
          <w:bCs/>
          <w:sz w:val="24"/>
        </w:rPr>
        <w:t xml:space="preserve">HST  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3721A305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762B4" w:rsidRPr="00470E65">
        <w:rPr>
          <w:rFonts w:cs="Arial"/>
          <w:b/>
          <w:bCs/>
          <w:sz w:val="24"/>
        </w:rPr>
        <w:t>7</w:t>
      </w:r>
      <w:r w:rsidR="00B60A75" w:rsidRPr="00470E65">
        <w:rPr>
          <w:rFonts w:cs="Arial"/>
          <w:b/>
          <w:bCs/>
          <w:sz w:val="24"/>
        </w:rPr>
        <w:t>.</w:t>
      </w:r>
      <w:r w:rsidR="009D2ACD" w:rsidRPr="00470E65">
        <w:rPr>
          <w:rFonts w:cs="Arial"/>
          <w:b/>
          <w:bCs/>
          <w:sz w:val="24"/>
        </w:rPr>
        <w:t>1</w:t>
      </w:r>
      <w:r w:rsidR="00603B67" w:rsidRPr="00470E65">
        <w:rPr>
          <w:rFonts w:cs="Arial"/>
          <w:b/>
          <w:bCs/>
          <w:sz w:val="24"/>
        </w:rPr>
        <w:t>3</w:t>
      </w:r>
      <w:r w:rsidR="0001781D" w:rsidRPr="00470E65">
        <w:rPr>
          <w:rFonts w:cs="Arial"/>
          <w:b/>
          <w:bCs/>
          <w:sz w:val="24"/>
        </w:rPr>
        <w:t>.</w:t>
      </w:r>
      <w:r w:rsidR="000E3BB9" w:rsidRPr="00470E65">
        <w:rPr>
          <w:rFonts w:cs="Arial"/>
          <w:b/>
          <w:bCs/>
          <w:sz w:val="24"/>
        </w:rPr>
        <w:t>4</w:t>
      </w:r>
      <w:r w:rsidR="005A04D9">
        <w:rPr>
          <w:rFonts w:cs="Arial"/>
          <w:b/>
          <w:bCs/>
          <w:sz w:val="24"/>
        </w:rPr>
        <w:t>.</w:t>
      </w:r>
      <w:r w:rsidR="004762B4">
        <w:rPr>
          <w:rFonts w:cs="Arial"/>
          <w:b/>
          <w:bCs/>
          <w:sz w:val="24"/>
        </w:rPr>
        <w:t>1</w:t>
      </w:r>
    </w:p>
    <w:p w14:paraId="62346435" w14:textId="07FD094D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536BA1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902874E" w14:textId="3FFC2816" w:rsidR="00F47E06" w:rsidRDefault="006D610D" w:rsidP="006D610D">
      <w:pPr>
        <w:spacing w:after="0"/>
        <w:rPr>
          <w:bCs/>
        </w:rPr>
      </w:pPr>
      <w:r>
        <w:rPr>
          <w:bCs/>
        </w:rPr>
        <w:t>During the RAN4#9</w:t>
      </w:r>
      <w:r w:rsidR="00F66735">
        <w:rPr>
          <w:bCs/>
        </w:rPr>
        <w:t>3</w:t>
      </w:r>
      <w:r>
        <w:rPr>
          <w:bCs/>
        </w:rPr>
        <w:t xml:space="preserve"> </w:t>
      </w:r>
      <w:r w:rsidR="00F66735">
        <w:rPr>
          <w:bCs/>
        </w:rPr>
        <w:t>meeting</w:t>
      </w:r>
      <w:r w:rsidR="006B1D50">
        <w:rPr>
          <w:bCs/>
        </w:rPr>
        <w:t xml:space="preserve">, </w:t>
      </w:r>
      <w:r w:rsidR="0012622C">
        <w:rPr>
          <w:bCs/>
        </w:rPr>
        <w:t xml:space="preserve">a </w:t>
      </w:r>
      <w:r w:rsidR="00566403">
        <w:rPr>
          <w:bCs/>
        </w:rPr>
        <w:t>CR to TS 36.104 capturing P</w:t>
      </w:r>
      <w:r w:rsidR="008B15D7">
        <w:rPr>
          <w:bCs/>
        </w:rPr>
        <w:t>USCH</w:t>
      </w:r>
      <w:r w:rsidR="00566403">
        <w:rPr>
          <w:bCs/>
        </w:rPr>
        <w:t xml:space="preserve"> performance requirements for</w:t>
      </w:r>
      <w:r w:rsidR="005E0E87">
        <w:rPr>
          <w:bCs/>
        </w:rPr>
        <w:t xml:space="preserve"> </w:t>
      </w:r>
      <w:r w:rsidR="008B15D7">
        <w:rPr>
          <w:bCs/>
        </w:rPr>
        <w:t xml:space="preserve">Rel-16 HST with </w:t>
      </w:r>
      <w:r w:rsidR="005E0E87">
        <w:rPr>
          <w:bCs/>
        </w:rPr>
        <w:t>Doppler frequenc</w:t>
      </w:r>
      <w:r w:rsidR="008B15D7">
        <w:rPr>
          <w:bCs/>
        </w:rPr>
        <w:t>ies</w:t>
      </w:r>
      <w:r w:rsidR="005E0E87">
        <w:rPr>
          <w:bCs/>
        </w:rPr>
        <w:t xml:space="preserve"> </w:t>
      </w:r>
      <w:r w:rsidR="007A5A51">
        <w:rPr>
          <w:bCs/>
        </w:rPr>
        <w:t>of</w:t>
      </w:r>
      <w:r w:rsidR="005E0E87">
        <w:rPr>
          <w:bCs/>
        </w:rPr>
        <w:t xml:space="preserve"> 1944 Hz</w:t>
      </w:r>
      <w:r w:rsidR="00566403">
        <w:rPr>
          <w:bCs/>
        </w:rPr>
        <w:t xml:space="preserve"> </w:t>
      </w:r>
      <w:r w:rsidR="008B15D7">
        <w:rPr>
          <w:bCs/>
        </w:rPr>
        <w:t xml:space="preserve">and 1750 Hz </w:t>
      </w:r>
      <w:r>
        <w:rPr>
          <w:bCs/>
        </w:rPr>
        <w:t>[1] was a</w:t>
      </w:r>
      <w:r w:rsidR="00566403">
        <w:rPr>
          <w:bCs/>
        </w:rPr>
        <w:t>greed. However,</w:t>
      </w:r>
      <w:r w:rsidR="00285842">
        <w:rPr>
          <w:bCs/>
        </w:rPr>
        <w:t xml:space="preserve"> the</w:t>
      </w:r>
      <w:r w:rsidR="00F47E06">
        <w:rPr>
          <w:bCs/>
        </w:rPr>
        <w:t xml:space="preserve"> </w:t>
      </w:r>
      <w:r w:rsidR="00832639">
        <w:rPr>
          <w:bCs/>
        </w:rPr>
        <w:t xml:space="preserve">SNR </w:t>
      </w:r>
      <w:r w:rsidR="00F47E06">
        <w:rPr>
          <w:bCs/>
        </w:rPr>
        <w:t xml:space="preserve">entries are </w:t>
      </w:r>
      <w:r w:rsidR="008B15D7">
        <w:rPr>
          <w:bCs/>
        </w:rPr>
        <w:t>mainly</w:t>
      </w:r>
      <w:r w:rsidR="00F47E06">
        <w:rPr>
          <w:bCs/>
        </w:rPr>
        <w:t xml:space="preserve"> TBD</w:t>
      </w:r>
      <w:r w:rsidR="00196899">
        <w:rPr>
          <w:bCs/>
        </w:rPr>
        <w:t xml:space="preserve"> or in “[]”</w:t>
      </w:r>
      <w:r w:rsidR="0068298F">
        <w:rPr>
          <w:bCs/>
        </w:rPr>
        <w:t xml:space="preserve">, which </w:t>
      </w:r>
      <w:r w:rsidR="00B524C6">
        <w:rPr>
          <w:bCs/>
        </w:rPr>
        <w:t xml:space="preserve">is due to the large difference in the simulation results </w:t>
      </w:r>
      <w:r w:rsidR="003D1E94">
        <w:rPr>
          <w:bCs/>
        </w:rPr>
        <w:t>provided</w:t>
      </w:r>
      <w:r w:rsidR="00B524C6">
        <w:rPr>
          <w:bCs/>
        </w:rPr>
        <w:t xml:space="preserve"> by </w:t>
      </w:r>
      <w:r w:rsidR="003533A2">
        <w:rPr>
          <w:bCs/>
        </w:rPr>
        <w:t>different</w:t>
      </w:r>
      <w:r w:rsidR="00B524C6">
        <w:rPr>
          <w:bCs/>
        </w:rPr>
        <w:t xml:space="preserve"> companies</w:t>
      </w:r>
      <w:r w:rsidR="00E26803">
        <w:rPr>
          <w:bCs/>
        </w:rPr>
        <w:t xml:space="preserve"> [2]</w:t>
      </w:r>
      <w:r w:rsidR="00B524C6">
        <w:rPr>
          <w:bCs/>
        </w:rPr>
        <w:t>.</w:t>
      </w:r>
    </w:p>
    <w:p w14:paraId="7415ECA6" w14:textId="68CF5B1B" w:rsidR="00EF7C08" w:rsidRDefault="00B31B54" w:rsidP="00171463">
      <w:pPr>
        <w:spacing w:after="0"/>
        <w:rPr>
          <w:bCs/>
        </w:rPr>
      </w:pPr>
      <w:r>
        <w:rPr>
          <w:bCs/>
        </w:rPr>
        <w:t xml:space="preserve"> </w:t>
      </w:r>
      <w:r w:rsidR="00F33592">
        <w:rPr>
          <w:bCs/>
        </w:rPr>
        <w:t xml:space="preserve"> </w:t>
      </w:r>
      <w:r w:rsidR="005E7206">
        <w:rPr>
          <w:bCs/>
        </w:rPr>
        <w:t xml:space="preserve"> </w:t>
      </w:r>
    </w:p>
    <w:p w14:paraId="00CA94CB" w14:textId="0906BE96" w:rsidR="00D7766E" w:rsidRDefault="00794870" w:rsidP="00171463">
      <w:pPr>
        <w:spacing w:after="0"/>
        <w:rPr>
          <w:bCs/>
        </w:rPr>
      </w:pPr>
      <w:r>
        <w:rPr>
          <w:bCs/>
        </w:rPr>
        <w:t xml:space="preserve">This document </w:t>
      </w:r>
      <w:r w:rsidR="0068172A">
        <w:rPr>
          <w:bCs/>
        </w:rPr>
        <w:t>examines</w:t>
      </w:r>
      <w:r>
        <w:rPr>
          <w:bCs/>
        </w:rPr>
        <w:t xml:space="preserve"> </w:t>
      </w:r>
      <w:r w:rsidR="00F91C5C">
        <w:rPr>
          <w:bCs/>
        </w:rPr>
        <w:t>the</w:t>
      </w:r>
      <w:r>
        <w:rPr>
          <w:bCs/>
        </w:rPr>
        <w:t xml:space="preserve"> simulation results </w:t>
      </w:r>
      <w:r w:rsidR="00E26803">
        <w:rPr>
          <w:bCs/>
        </w:rPr>
        <w:t>[</w:t>
      </w:r>
      <w:r w:rsidR="00F91C5C">
        <w:rPr>
          <w:bCs/>
        </w:rPr>
        <w:t>2</w:t>
      </w:r>
      <w:r w:rsidR="00E26803">
        <w:rPr>
          <w:bCs/>
        </w:rPr>
        <w:t xml:space="preserve">] </w:t>
      </w:r>
      <w:r w:rsidR="00F91C5C">
        <w:rPr>
          <w:bCs/>
        </w:rPr>
        <w:t xml:space="preserve">and proposes different options to align the simulation results to finalize the SNR value for </w:t>
      </w:r>
      <w:r w:rsidR="00196899">
        <w:rPr>
          <w:bCs/>
        </w:rPr>
        <w:t>the different scenarios</w:t>
      </w:r>
      <w:r w:rsidR="00F91C5C">
        <w:rPr>
          <w:bCs/>
        </w:rPr>
        <w:t>.</w:t>
      </w:r>
      <w:r w:rsidR="00323A89">
        <w:rPr>
          <w:bCs/>
        </w:rPr>
        <w:t xml:space="preserve"> </w:t>
      </w:r>
      <w:r w:rsidR="0068172A">
        <w:rPr>
          <w:bCs/>
        </w:rPr>
        <w:t xml:space="preserve">  </w:t>
      </w:r>
      <w:r w:rsidR="0028270E">
        <w:rPr>
          <w:bCs/>
        </w:rPr>
        <w:t xml:space="preserve">  </w:t>
      </w:r>
      <w:r w:rsidR="005C6349">
        <w:rPr>
          <w:bCs/>
        </w:rPr>
        <w:t xml:space="preserve"> </w:t>
      </w:r>
    </w:p>
    <w:p w14:paraId="37F02D58" w14:textId="77777777" w:rsidR="002D63AA" w:rsidRDefault="002D63AA" w:rsidP="00171463">
      <w:pPr>
        <w:spacing w:after="0"/>
        <w:rPr>
          <w:bCs/>
        </w:rPr>
      </w:pPr>
    </w:p>
    <w:p w14:paraId="7937FA1B" w14:textId="7513790B" w:rsidR="00AD1811" w:rsidRPr="00077F9B" w:rsidRDefault="00C608C8" w:rsidP="00077F9B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517BA2">
        <w:t xml:space="preserve"> </w:t>
      </w:r>
      <w:r w:rsidR="00AD1811">
        <w:t xml:space="preserve"> </w:t>
      </w:r>
    </w:p>
    <w:p w14:paraId="43B21BAC" w14:textId="43DC0FDB" w:rsidR="00385C0E" w:rsidRDefault="009D72C1" w:rsidP="00832639">
      <w:pPr>
        <w:spacing w:after="120"/>
      </w:pPr>
      <w:r>
        <w:t>From [</w:t>
      </w:r>
      <w:r w:rsidR="00DE10EB">
        <w:t xml:space="preserve">1], the </w:t>
      </w:r>
      <w:r w:rsidR="00832639">
        <w:t>P</w:t>
      </w:r>
      <w:r w:rsidR="001F0D98">
        <w:t>USCH</w:t>
      </w:r>
      <w:r w:rsidR="00832639">
        <w:t xml:space="preserve"> performance requirements</w:t>
      </w:r>
      <w:r w:rsidR="001F0D98">
        <w:t xml:space="preserve"> for </w:t>
      </w:r>
      <w:r w:rsidR="00293986">
        <w:t>Scenario 1</w:t>
      </w:r>
      <w:r w:rsidR="00E84098">
        <w:t>-LTE500a/b</w:t>
      </w:r>
      <w:r w:rsidR="00293986">
        <w:t xml:space="preserve"> and </w:t>
      </w:r>
      <w:r w:rsidR="00E84098">
        <w:t xml:space="preserve">Scenario </w:t>
      </w:r>
      <w:r w:rsidR="00293986">
        <w:t>3</w:t>
      </w:r>
      <w:r w:rsidR="00E84098">
        <w:t>-LTE500a/b</w:t>
      </w:r>
      <w:r w:rsidR="001F0D98">
        <w:t xml:space="preserve"> </w:t>
      </w:r>
      <w:r w:rsidR="00832639">
        <w:t>are shown</w:t>
      </w:r>
      <w:r w:rsidR="00E4088F">
        <w:t xml:space="preserve"> in Table </w:t>
      </w:r>
      <w:r w:rsidR="00A9629A">
        <w:t>1.</w:t>
      </w:r>
      <w:r w:rsidR="00CC1F69">
        <w:t xml:space="preserve"> </w:t>
      </w:r>
    </w:p>
    <w:p w14:paraId="24D610F2" w14:textId="1394DF1E" w:rsidR="00781730" w:rsidRDefault="00092E7E" w:rsidP="00832639">
      <w:pPr>
        <w:spacing w:after="120"/>
      </w:pPr>
      <w:r>
        <w:t>For Scenario 1-LTE500a/Scenario 3-LTE500a and Scenario 1-LTE500b</w:t>
      </w:r>
      <w:r w:rsidR="00650D26">
        <w:t>/Scenario 3 LTE500b</w:t>
      </w:r>
      <w:r>
        <w:t xml:space="preserve">, the Doppler frequency is 1944 Hz and 1750 Hz, respectively. </w:t>
      </w:r>
      <w:r w:rsidR="004D00B6">
        <w:t xml:space="preserve">As these Doppler frequencies are greater than what it can be tracked by DM-RS of PUSCH, </w:t>
      </w:r>
      <w:r w:rsidR="00F678C6">
        <w:t xml:space="preserve">various </w:t>
      </w:r>
      <w:r w:rsidR="004D00B6">
        <w:t>Doppler compensation algorithms are used. As such, there is no common</w:t>
      </w:r>
      <w:r w:rsidR="00F678C6">
        <w:t xml:space="preserve"> Doppler compensation algorithm used in the simulation assumptions. This clearly has resulted in differences of </w:t>
      </w:r>
      <w:r w:rsidR="006A07BB">
        <w:t xml:space="preserve">the </w:t>
      </w:r>
      <w:r w:rsidR="00F678C6">
        <w:t xml:space="preserve">simulation results, which </w:t>
      </w:r>
      <w:r w:rsidR="00F67230">
        <w:t>is already</w:t>
      </w:r>
      <w:r w:rsidR="00F678C6">
        <w:t xml:space="preserve"> </w:t>
      </w:r>
      <w:r w:rsidR="003B2C80">
        <w:t>pointed</w:t>
      </w:r>
      <w:r w:rsidR="00F678C6">
        <w:t xml:space="preserve"> in [3]. </w:t>
      </w:r>
      <w:r w:rsidR="004D00B6">
        <w:t xml:space="preserve"> </w:t>
      </w:r>
    </w:p>
    <w:p w14:paraId="71452D37" w14:textId="77777777" w:rsidR="00E706EE" w:rsidRDefault="00E706EE" w:rsidP="00E706EE">
      <w:pPr>
        <w:spacing w:after="120"/>
        <w:ind w:firstLine="284"/>
      </w:pPr>
      <w:r w:rsidRPr="00C030B0">
        <w:rPr>
          <w:i/>
        </w:rPr>
        <w:t>Observation 1</w:t>
      </w:r>
      <w:r>
        <w:t xml:space="preserve">: The choice of a Doppler compensation algorithm has an impact on PUSCH performance. </w:t>
      </w:r>
    </w:p>
    <w:p w14:paraId="772F6BBD" w14:textId="379BE381" w:rsidR="00E706EE" w:rsidRDefault="001332DE" w:rsidP="00832639">
      <w:pPr>
        <w:spacing w:after="120"/>
      </w:pPr>
      <w:r>
        <w:t>It is also observed in [2] that the average SNR values with impairment for Scenario 1-LTE500</w:t>
      </w:r>
      <w:r w:rsidR="00412DC6">
        <w:t>b</w:t>
      </w:r>
      <w:r>
        <w:t xml:space="preserve"> </w:t>
      </w:r>
      <w:r w:rsidR="003D55FA">
        <w:t xml:space="preserve">and Scenario 3-LTE500b </w:t>
      </w:r>
      <w:r>
        <w:t xml:space="preserve">are </w:t>
      </w:r>
      <w:r w:rsidR="00053DCD">
        <w:t>less than the corresponding SNR for Scenario</w:t>
      </w:r>
      <w:r w:rsidR="003D55FA">
        <w:t>s</w:t>
      </w:r>
      <w:r w:rsidR="00053DCD">
        <w:t xml:space="preserve"> 1</w:t>
      </w:r>
      <w:r w:rsidR="00412DC6">
        <w:t xml:space="preserve"> </w:t>
      </w:r>
      <w:r w:rsidR="003D55FA">
        <w:t xml:space="preserve">and 3 </w:t>
      </w:r>
      <w:r w:rsidR="00412DC6">
        <w:t>even though the Doppler frequency is higher than for Scenario</w:t>
      </w:r>
      <w:r w:rsidR="001B00C0">
        <w:t>s</w:t>
      </w:r>
      <w:r w:rsidR="00412DC6">
        <w:t xml:space="preserve"> 1</w:t>
      </w:r>
      <w:r w:rsidR="001B00C0">
        <w:t xml:space="preserve"> and 3</w:t>
      </w:r>
      <w:r w:rsidR="00412DC6">
        <w:t>. A similar observation</w:t>
      </w:r>
      <w:r w:rsidR="00053DCD">
        <w:t xml:space="preserve"> </w:t>
      </w:r>
      <w:r w:rsidR="001B00C0">
        <w:t xml:space="preserve">can </w:t>
      </w:r>
      <w:r w:rsidR="00412DC6">
        <w:t xml:space="preserve">also </w:t>
      </w:r>
      <w:r w:rsidR="001B00C0">
        <w:t xml:space="preserve">be </w:t>
      </w:r>
      <w:r w:rsidR="00412DC6">
        <w:t xml:space="preserve">made for </w:t>
      </w:r>
      <w:r w:rsidR="003D55FA">
        <w:t xml:space="preserve">Scenario 1-LTE500a and </w:t>
      </w:r>
      <w:r w:rsidR="00412DC6">
        <w:t>Scenario 3-LTE500a.</w:t>
      </w:r>
    </w:p>
    <w:p w14:paraId="20DADBB9" w14:textId="2831CFA4" w:rsidR="00092E7E" w:rsidRDefault="00BF6940" w:rsidP="002866ED">
      <w:pPr>
        <w:spacing w:after="120"/>
        <w:ind w:left="284"/>
      </w:pPr>
      <w:r w:rsidRPr="00F52FD0">
        <w:rPr>
          <w:i/>
          <w:iCs/>
        </w:rPr>
        <w:t>Observation 2</w:t>
      </w:r>
      <w:r>
        <w:t>:</w:t>
      </w:r>
      <w:r w:rsidR="002866ED">
        <w:t xml:space="preserve"> The SNR values for Scenario 1-LTE500b and Scenario 3-LTE500b are less than the corresponding SNR for Scenario</w:t>
      </w:r>
      <w:r w:rsidR="00C164E0">
        <w:t>s</w:t>
      </w:r>
      <w:r w:rsidR="002866ED">
        <w:t xml:space="preserve"> 1 and 3, respectively</w:t>
      </w:r>
      <w:r w:rsidR="003D55FA">
        <w:t>, which seems to be odd</w:t>
      </w:r>
      <w:r w:rsidR="002866ED">
        <w:t>.</w:t>
      </w:r>
      <w:r w:rsidR="003D55FA">
        <w:t xml:space="preserve"> A similar observation is made for Scenario 1-LTE500a and </w:t>
      </w:r>
      <w:r w:rsidR="00F52FD0">
        <w:t>Scenario 3-LTE500a.</w:t>
      </w:r>
      <w:r w:rsidR="003D55FA">
        <w:t xml:space="preserve"> </w:t>
      </w:r>
      <w:r w:rsidR="002866ED">
        <w:t xml:space="preserve">  </w:t>
      </w:r>
      <w:r>
        <w:t xml:space="preserve"> </w:t>
      </w:r>
    </w:p>
    <w:p w14:paraId="217780F9" w14:textId="3180F5C8" w:rsidR="00F52FD0" w:rsidRDefault="00145575" w:rsidP="00832639">
      <w:pPr>
        <w:spacing w:after="120"/>
      </w:pPr>
      <w:r>
        <w:t>To finalize the PUSCH requirements for Scenario 1-LTE500a/b and Scenario 3-LTE500a/b,</w:t>
      </w:r>
      <w:r w:rsidR="00861C2E">
        <w:t xml:space="preserve"> </w:t>
      </w:r>
      <w:r w:rsidR="0054569D">
        <w:t xml:space="preserve">one option is to carry out simulations producing a new set of results. However, this is unlikely </w:t>
      </w:r>
      <w:r w:rsidR="00FD4E77">
        <w:t>might</w:t>
      </w:r>
      <w:r w:rsidR="0054569D">
        <w:t xml:space="preserve"> overcome the issue as there is no common Doppler compensation algorithm used in the simulation. </w:t>
      </w:r>
    </w:p>
    <w:p w14:paraId="4A87FEB5" w14:textId="4AAFF66A" w:rsidR="002556E5" w:rsidRDefault="0054569D" w:rsidP="00832639">
      <w:pPr>
        <w:spacing w:after="120"/>
      </w:pPr>
      <w:r>
        <w:t xml:space="preserve">Another option is to use the SNR values </w:t>
      </w:r>
      <w:r w:rsidR="002556E5">
        <w:t>o</w:t>
      </w:r>
      <w:r>
        <w:t xml:space="preserve">f Scenario 1 and Scenario 3 as a baseline for computing the final SNR based on the </w:t>
      </w:r>
      <w:r w:rsidR="00F818D4">
        <w:t xml:space="preserve">different </w:t>
      </w:r>
      <w:r>
        <w:t xml:space="preserve">simulation results. </w:t>
      </w:r>
      <w:r w:rsidR="002556E5">
        <w:t>Those SNR values for Scenario 1-LTE500b and Scenario 3-LTE500b that are smaller than the corresponding SNR for Scenario</w:t>
      </w:r>
      <w:r w:rsidR="00F818D4">
        <w:t>s</w:t>
      </w:r>
      <w:r w:rsidR="002556E5">
        <w:t xml:space="preserve"> 1 and 3, respectively, should be excluded. </w:t>
      </w:r>
    </w:p>
    <w:p w14:paraId="33755947" w14:textId="72D2FBFC" w:rsidR="0054569D" w:rsidRPr="00C43453" w:rsidRDefault="002556E5" w:rsidP="00C43453">
      <w:pPr>
        <w:spacing w:after="120"/>
        <w:ind w:left="284"/>
        <w:rPr>
          <w:b/>
          <w:bCs/>
        </w:rPr>
      </w:pPr>
      <w:r w:rsidRPr="00C43453">
        <w:rPr>
          <w:b/>
          <w:bCs/>
        </w:rPr>
        <w:t xml:space="preserve">Proposal 1: </w:t>
      </w:r>
      <w:r w:rsidR="00381524" w:rsidRPr="00C43453">
        <w:rPr>
          <w:b/>
          <w:bCs/>
        </w:rPr>
        <w:t xml:space="preserve">SNR </w:t>
      </w:r>
      <w:r w:rsidR="00C43453" w:rsidRPr="00C43453">
        <w:rPr>
          <w:b/>
          <w:bCs/>
        </w:rPr>
        <w:t xml:space="preserve">values </w:t>
      </w:r>
      <w:r w:rsidR="00381524" w:rsidRPr="00C43453">
        <w:rPr>
          <w:b/>
          <w:bCs/>
        </w:rPr>
        <w:t>for Scenario</w:t>
      </w:r>
      <w:r w:rsidR="00C43453" w:rsidRPr="00C43453">
        <w:rPr>
          <w:b/>
          <w:bCs/>
        </w:rPr>
        <w:t xml:space="preserve"> 1-LTE500b and Scenario 3-LTE500b that are smaller than the corresponding SNR for Scenario 1 and 3, respectively, should be excluded. </w:t>
      </w:r>
      <w:r w:rsidR="00381524" w:rsidRPr="00C43453">
        <w:rPr>
          <w:b/>
          <w:bCs/>
        </w:rPr>
        <w:t xml:space="preserve"> </w:t>
      </w:r>
      <w:r w:rsidRPr="00C43453">
        <w:rPr>
          <w:b/>
          <w:bCs/>
        </w:rPr>
        <w:t xml:space="preserve"> </w:t>
      </w:r>
    </w:p>
    <w:p w14:paraId="5B578F60" w14:textId="58CB633D" w:rsidR="00F52FD0" w:rsidRDefault="00C43453" w:rsidP="00832639">
      <w:pPr>
        <w:spacing w:after="120"/>
      </w:pPr>
      <w:r>
        <w:t xml:space="preserve">The same approach can be applied to Scenario 1 LTE500a and Scenario 3-LTE500a in which Scenario 1-LTE500b and Scenario 3-LTE500b are used as a baseline. </w:t>
      </w:r>
    </w:p>
    <w:p w14:paraId="3BE2AD9B" w14:textId="022AD95F" w:rsidR="00F52FD0" w:rsidRDefault="00F52FD0" w:rsidP="00832639">
      <w:pPr>
        <w:spacing w:after="120"/>
      </w:pPr>
    </w:p>
    <w:p w14:paraId="40E1BE9E" w14:textId="2F5A9A94" w:rsidR="00F52FD0" w:rsidRDefault="00F52FD0" w:rsidP="00832639">
      <w:pPr>
        <w:spacing w:after="120"/>
      </w:pPr>
    </w:p>
    <w:p w14:paraId="50116651" w14:textId="468F166E" w:rsidR="00F52FD0" w:rsidRDefault="00F52FD0" w:rsidP="00832639">
      <w:pPr>
        <w:spacing w:after="120"/>
      </w:pPr>
    </w:p>
    <w:p w14:paraId="6D9D652C" w14:textId="1BD848ED" w:rsidR="00A9629A" w:rsidRDefault="00A9629A" w:rsidP="004D781A">
      <w:pPr>
        <w:spacing w:before="120" w:after="120"/>
        <w:ind w:left="284" w:firstLine="284"/>
      </w:pPr>
      <w:r>
        <w:t xml:space="preserve">Table 1: </w:t>
      </w:r>
      <w:r w:rsidR="00AC72F0">
        <w:t>Minimum requirements of PUSCH for high speed train</w:t>
      </w:r>
      <w:r w:rsidR="004D781A">
        <w:t xml:space="preserve"> (from [1])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075"/>
        <w:gridCol w:w="1132"/>
        <w:gridCol w:w="1007"/>
        <w:gridCol w:w="1063"/>
        <w:gridCol w:w="1909"/>
        <w:gridCol w:w="1274"/>
        <w:gridCol w:w="1271"/>
      </w:tblGrid>
      <w:tr w:rsidR="00AC72F0" w:rsidRPr="00340914" w14:paraId="65569B81" w14:textId="77777777" w:rsidTr="00F922D0">
        <w:tc>
          <w:tcPr>
            <w:tcW w:w="1158" w:type="dxa"/>
          </w:tcPr>
          <w:p w14:paraId="2654E1AA" w14:textId="77777777" w:rsidR="00AC72F0" w:rsidRPr="00340914" w:rsidRDefault="00AC72F0" w:rsidP="00F922D0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lastRenderedPageBreak/>
              <w:t>Channel Bandwidth [MHz]</w:t>
            </w:r>
          </w:p>
        </w:tc>
        <w:tc>
          <w:tcPr>
            <w:tcW w:w="1075" w:type="dxa"/>
          </w:tcPr>
          <w:p w14:paraId="216210D3" w14:textId="77777777" w:rsidR="00AC72F0" w:rsidRPr="00340914" w:rsidRDefault="00AC72F0" w:rsidP="00F922D0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Cyclic prefix</w:t>
            </w:r>
          </w:p>
        </w:tc>
        <w:tc>
          <w:tcPr>
            <w:tcW w:w="1132" w:type="dxa"/>
          </w:tcPr>
          <w:p w14:paraId="4A2C2EDE" w14:textId="77777777" w:rsidR="00AC72F0" w:rsidRPr="00340914" w:rsidRDefault="00AC72F0" w:rsidP="00F922D0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FRC</w:t>
            </w:r>
            <w:r w:rsidRPr="00340914">
              <w:rPr>
                <w:rFonts w:cs="Arial"/>
                <w:lang w:val="en-US"/>
              </w:rPr>
              <w:br/>
              <w:t>(Annex A)</w:t>
            </w:r>
          </w:p>
        </w:tc>
        <w:tc>
          <w:tcPr>
            <w:tcW w:w="1007" w:type="dxa"/>
          </w:tcPr>
          <w:p w14:paraId="1C0EC7AD" w14:textId="77777777" w:rsidR="00AC72F0" w:rsidRPr="00340914" w:rsidRDefault="00AC72F0" w:rsidP="00F922D0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TX antennas</w:t>
            </w:r>
          </w:p>
        </w:tc>
        <w:tc>
          <w:tcPr>
            <w:tcW w:w="1063" w:type="dxa"/>
          </w:tcPr>
          <w:p w14:paraId="7E0F0731" w14:textId="77777777" w:rsidR="00AC72F0" w:rsidRPr="00340914" w:rsidRDefault="00AC72F0" w:rsidP="00F922D0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RX antennas</w:t>
            </w:r>
          </w:p>
        </w:tc>
        <w:tc>
          <w:tcPr>
            <w:tcW w:w="1909" w:type="dxa"/>
          </w:tcPr>
          <w:p w14:paraId="2193F0B8" w14:textId="77777777" w:rsidR="00AC72F0" w:rsidRPr="00340914" w:rsidRDefault="00AC72F0" w:rsidP="00F922D0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 and correlation matrix (Annex B)</w:t>
            </w:r>
          </w:p>
        </w:tc>
        <w:tc>
          <w:tcPr>
            <w:tcW w:w="1274" w:type="dxa"/>
          </w:tcPr>
          <w:p w14:paraId="43867785" w14:textId="77777777" w:rsidR="00AC72F0" w:rsidRPr="00340914" w:rsidRDefault="00AC72F0" w:rsidP="00F922D0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Fraction of maximum throughput</w:t>
            </w:r>
          </w:p>
        </w:tc>
        <w:tc>
          <w:tcPr>
            <w:tcW w:w="1271" w:type="dxa"/>
          </w:tcPr>
          <w:p w14:paraId="18A3F765" w14:textId="77777777" w:rsidR="00AC72F0" w:rsidRPr="00340914" w:rsidRDefault="00AC72F0" w:rsidP="00F922D0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SNR</w:t>
            </w:r>
            <w:r w:rsidRPr="00340914">
              <w:rPr>
                <w:rFonts w:cs="Arial"/>
                <w:lang w:val="en-US"/>
              </w:rPr>
              <w:br/>
              <w:t>[dB]</w:t>
            </w:r>
          </w:p>
        </w:tc>
      </w:tr>
      <w:tr w:rsidR="00AC72F0" w:rsidRPr="00340914" w14:paraId="142FB806" w14:textId="77777777" w:rsidTr="00F922D0">
        <w:tc>
          <w:tcPr>
            <w:tcW w:w="1158" w:type="dxa"/>
            <w:vMerge w:val="restart"/>
          </w:tcPr>
          <w:p w14:paraId="46989E7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1.4</w:t>
            </w:r>
          </w:p>
        </w:tc>
        <w:tc>
          <w:tcPr>
            <w:tcW w:w="1075" w:type="dxa"/>
            <w:vMerge w:val="restart"/>
          </w:tcPr>
          <w:p w14:paraId="68035B8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63DBE56B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A3-2</w:t>
            </w:r>
          </w:p>
        </w:tc>
        <w:tc>
          <w:tcPr>
            <w:tcW w:w="1007" w:type="dxa"/>
            <w:vMerge w:val="restart"/>
          </w:tcPr>
          <w:p w14:paraId="05FD38BB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</w:t>
            </w:r>
          </w:p>
        </w:tc>
        <w:tc>
          <w:tcPr>
            <w:tcW w:w="1063" w:type="dxa"/>
            <w:vMerge w:val="restart"/>
          </w:tcPr>
          <w:p w14:paraId="5E75FEE7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6FC0BAC2" w14:textId="77777777" w:rsidR="00AC72F0" w:rsidRPr="00340914" w:rsidRDefault="00AC72F0" w:rsidP="00F922D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4FC99252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2FF38B9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AC72F0" w:rsidRPr="00340914" w14:paraId="2BB0A92D" w14:textId="77777777" w:rsidTr="00F922D0">
        <w:tc>
          <w:tcPr>
            <w:tcW w:w="1158" w:type="dxa"/>
            <w:vMerge/>
          </w:tcPr>
          <w:p w14:paraId="05B3751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0A05CC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313510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71919A5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8F99213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965D983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3566508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46EDA12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1.9</w:t>
            </w:r>
          </w:p>
        </w:tc>
      </w:tr>
      <w:tr w:rsidR="00AC72F0" w:rsidRPr="00340914" w14:paraId="6064D77F" w14:textId="77777777" w:rsidTr="00F922D0">
        <w:tc>
          <w:tcPr>
            <w:tcW w:w="1158" w:type="dxa"/>
            <w:vMerge/>
          </w:tcPr>
          <w:p w14:paraId="3356E583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7AF94FA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5F3121D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90AAD77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9AD7A49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F390402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395B9120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8DB4EA5" w14:textId="77777777" w:rsidR="00AC72F0" w:rsidRPr="00AD032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AD0320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70397EE7" w14:textId="77777777" w:rsidTr="00F922D0">
        <w:tc>
          <w:tcPr>
            <w:tcW w:w="1158" w:type="dxa"/>
            <w:vMerge/>
          </w:tcPr>
          <w:p w14:paraId="17AC0EE3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EC3D595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9E59B07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8795CF1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2EF7E10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8C4170A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5B48B56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A523EA0" w14:textId="77777777" w:rsidR="00AC72F0" w:rsidRPr="00AD032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AD0320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36BF5D95" w14:textId="77777777" w:rsidTr="00F922D0">
        <w:tc>
          <w:tcPr>
            <w:tcW w:w="1158" w:type="dxa"/>
            <w:vMerge/>
          </w:tcPr>
          <w:p w14:paraId="68C64AA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A2A76FB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A23494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BE4D27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DA2CBC1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96F64E2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B33A86">
              <w:rPr>
                <w:vertAlign w:val="superscript"/>
                <w:lang w:val="it-IT"/>
              </w:rPr>
              <w:t xml:space="preserve"> </w:t>
            </w:r>
            <w:r w:rsidRPr="00B33A86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217E0DAB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7BDF0B3F" w14:textId="77777777" w:rsidR="00AC72F0" w:rsidRPr="00AD032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AD0320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7C506E7A" w14:textId="77777777" w:rsidTr="00F922D0">
        <w:tc>
          <w:tcPr>
            <w:tcW w:w="1158" w:type="dxa"/>
            <w:vMerge/>
          </w:tcPr>
          <w:p w14:paraId="6675F3F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61D5EF0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FD001F7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9E84656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EDF106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E854457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99BA049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2260F2D4" w14:textId="77777777" w:rsidR="00AC72F0" w:rsidRPr="00AD032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AD0320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4342621C" w14:textId="77777777" w:rsidTr="00F922D0">
        <w:tc>
          <w:tcPr>
            <w:tcW w:w="1158" w:type="dxa"/>
            <w:vMerge/>
          </w:tcPr>
          <w:p w14:paraId="34AB38C1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7AD1676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643783F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568D862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2421D17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2D62CE01" w14:textId="77777777" w:rsidR="00AC72F0" w:rsidRPr="00340914" w:rsidRDefault="00AC72F0" w:rsidP="00F922D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4285BD40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FBA25A1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-3.9</w:t>
            </w:r>
          </w:p>
        </w:tc>
      </w:tr>
      <w:tr w:rsidR="00AC72F0" w:rsidRPr="00340914" w14:paraId="0A475E38" w14:textId="77777777" w:rsidTr="00F922D0">
        <w:tc>
          <w:tcPr>
            <w:tcW w:w="1158" w:type="dxa"/>
            <w:vMerge/>
          </w:tcPr>
          <w:p w14:paraId="64BAB71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A0EF546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AE46B4D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7F53FE5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6A0DC47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42F7073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AF9D1C1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CF0BB1F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-0.6</w:t>
            </w:r>
          </w:p>
        </w:tc>
      </w:tr>
      <w:tr w:rsidR="00AC72F0" w:rsidRPr="00340914" w14:paraId="467235A5" w14:textId="77777777" w:rsidTr="00F922D0">
        <w:tc>
          <w:tcPr>
            <w:tcW w:w="1158" w:type="dxa"/>
            <w:vMerge/>
          </w:tcPr>
          <w:p w14:paraId="6EF6488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9498077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3D24733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5022DA6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F9DDCA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6278223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54B82F69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8FFBFEA" w14:textId="77777777" w:rsidR="00AC72F0" w:rsidRPr="00AD032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AD0320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3FEA11F2" w14:textId="77777777" w:rsidTr="00F922D0">
        <w:tc>
          <w:tcPr>
            <w:tcW w:w="1158" w:type="dxa"/>
            <w:vMerge/>
          </w:tcPr>
          <w:p w14:paraId="2680D947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81C469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FCC1759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3A86FAC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FD0F81F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ECB808B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00F590B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7D7E146" w14:textId="77777777" w:rsidR="00AC72F0" w:rsidRPr="00AD032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AD0320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27754382" w14:textId="77777777" w:rsidTr="00F922D0">
        <w:tc>
          <w:tcPr>
            <w:tcW w:w="1158" w:type="dxa"/>
            <w:vMerge/>
          </w:tcPr>
          <w:p w14:paraId="11BF50C0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3899570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036D2AB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23C89AA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77A2AA7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4C34679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6058E9">
              <w:rPr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727368E5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08C0A55" w14:textId="77777777" w:rsidR="00AC72F0" w:rsidRPr="00AD032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AD0320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1E725547" w14:textId="77777777" w:rsidTr="00F922D0">
        <w:tc>
          <w:tcPr>
            <w:tcW w:w="1158" w:type="dxa"/>
            <w:vMerge/>
          </w:tcPr>
          <w:p w14:paraId="58ABA9E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CA17D99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A5C346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E52CA0D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91E39DF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79F289C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FE5A13E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767A6AF" w14:textId="77777777" w:rsidR="00AC72F0" w:rsidRPr="00AD032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AD0320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246647CA" w14:textId="77777777" w:rsidTr="00F922D0">
        <w:tc>
          <w:tcPr>
            <w:tcW w:w="1158" w:type="dxa"/>
            <w:vMerge w:val="restart"/>
          </w:tcPr>
          <w:p w14:paraId="233E462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3</w:t>
            </w:r>
          </w:p>
        </w:tc>
        <w:tc>
          <w:tcPr>
            <w:tcW w:w="1075" w:type="dxa"/>
            <w:vMerge w:val="restart"/>
          </w:tcPr>
          <w:p w14:paraId="271548D1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769731D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A3-3</w:t>
            </w:r>
          </w:p>
        </w:tc>
        <w:tc>
          <w:tcPr>
            <w:tcW w:w="1007" w:type="dxa"/>
            <w:vMerge/>
          </w:tcPr>
          <w:p w14:paraId="215F3276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5C1FA55E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4517F272" w14:textId="77777777" w:rsidR="00AC72F0" w:rsidRPr="00340914" w:rsidRDefault="00AC72F0" w:rsidP="00F922D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42BCDD73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2885D0B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-2.1</w:t>
            </w:r>
          </w:p>
        </w:tc>
      </w:tr>
      <w:tr w:rsidR="00AC72F0" w:rsidRPr="00340914" w14:paraId="3C0445C6" w14:textId="77777777" w:rsidTr="00F922D0">
        <w:tc>
          <w:tcPr>
            <w:tcW w:w="1158" w:type="dxa"/>
            <w:vMerge/>
          </w:tcPr>
          <w:p w14:paraId="02DCCD3B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BB9F06D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74974F1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8182F52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2DC3A9A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5C0E94F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4C33A7C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0A7AF7F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1.6</w:t>
            </w:r>
          </w:p>
        </w:tc>
      </w:tr>
      <w:tr w:rsidR="00AC72F0" w:rsidRPr="00340914" w14:paraId="2B730879" w14:textId="77777777" w:rsidTr="00F922D0">
        <w:tc>
          <w:tcPr>
            <w:tcW w:w="1158" w:type="dxa"/>
            <w:vMerge/>
          </w:tcPr>
          <w:p w14:paraId="0AF57DF9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6EE6B83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39F40F5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F8BAB9B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C43206A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63F6ACF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39F15B0B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7B3E98A6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7875D5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3B947437" w14:textId="77777777" w:rsidTr="00F922D0">
        <w:tc>
          <w:tcPr>
            <w:tcW w:w="1158" w:type="dxa"/>
            <w:vMerge/>
          </w:tcPr>
          <w:p w14:paraId="7718E0A5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06F2037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233A4A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23FE611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86A06BF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691AECC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DEB80AE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EB47260" w14:textId="77777777" w:rsidR="00AC72F0" w:rsidRPr="00AD032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AD0320">
              <w:rPr>
                <w:rFonts w:cs="Arial"/>
                <w:highlight w:val="yellow"/>
                <w:lang w:eastAsia="ja-JP"/>
              </w:rPr>
              <w:t>[1.8</w:t>
            </w:r>
            <w:r w:rsidRPr="00AD0320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2CD6B8FE" w14:textId="77777777" w:rsidTr="00F922D0">
        <w:tc>
          <w:tcPr>
            <w:tcW w:w="1158" w:type="dxa"/>
            <w:vMerge/>
          </w:tcPr>
          <w:p w14:paraId="493B2351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CC6C33F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03D4C8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AAD048B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A94494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5CCCBBE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1CB0F76A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C106A9C" w14:textId="77777777" w:rsidR="00AC72F0" w:rsidRPr="00AD032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AD0320">
              <w:rPr>
                <w:rFonts w:cs="Arial"/>
                <w:highlight w:val="yellow"/>
                <w:lang w:eastAsia="ja-JP"/>
              </w:rPr>
              <w:t>[-2.9</w:t>
            </w:r>
            <w:r w:rsidRPr="00AD0320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246C9E4C" w14:textId="77777777" w:rsidTr="00F922D0">
        <w:tc>
          <w:tcPr>
            <w:tcW w:w="1158" w:type="dxa"/>
            <w:vMerge/>
          </w:tcPr>
          <w:p w14:paraId="4483A557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96AD5DF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29B88A0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3D5604F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BDC65AE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13599C8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05951C4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DA2AA50" w14:textId="77777777" w:rsidR="00AC72F0" w:rsidRPr="00AD032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AD0320">
              <w:rPr>
                <w:rFonts w:cs="Arial"/>
                <w:highlight w:val="yellow"/>
                <w:lang w:eastAsia="ja-JP"/>
              </w:rPr>
              <w:t>[1.7</w:t>
            </w:r>
            <w:r w:rsidRPr="00AD0320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310167DB" w14:textId="77777777" w:rsidTr="00F922D0">
        <w:tc>
          <w:tcPr>
            <w:tcW w:w="1158" w:type="dxa"/>
            <w:vMerge/>
          </w:tcPr>
          <w:p w14:paraId="76019E46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721ED60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B9C3ECA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42186BA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53A6204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1BCF0221" w14:textId="77777777" w:rsidR="00AC72F0" w:rsidRPr="00340914" w:rsidRDefault="00AC72F0" w:rsidP="00F922D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F917B2F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B2FBA0D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-4.5</w:t>
            </w:r>
          </w:p>
        </w:tc>
      </w:tr>
      <w:tr w:rsidR="00AC72F0" w:rsidRPr="00340914" w14:paraId="5D2EAC6B" w14:textId="77777777" w:rsidTr="00F922D0">
        <w:tc>
          <w:tcPr>
            <w:tcW w:w="1158" w:type="dxa"/>
            <w:vMerge/>
          </w:tcPr>
          <w:p w14:paraId="1DF9FBF3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A43666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6BB6D8F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F66C403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47AA8B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0A7579D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ED8E16C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14CDFB2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-1.0</w:t>
            </w:r>
          </w:p>
        </w:tc>
      </w:tr>
      <w:tr w:rsidR="00AC72F0" w:rsidRPr="00340914" w14:paraId="57E14634" w14:textId="77777777" w:rsidTr="00F922D0">
        <w:tc>
          <w:tcPr>
            <w:tcW w:w="1158" w:type="dxa"/>
            <w:vMerge/>
          </w:tcPr>
          <w:p w14:paraId="62996F4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34E8136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5BFB19B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60D81F8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F3FC7D5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CE20DD2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67390A27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2476458" w14:textId="77777777" w:rsidR="00AC72F0" w:rsidRPr="007875D5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75D5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3B024182" w14:textId="77777777" w:rsidTr="00F922D0">
        <w:tc>
          <w:tcPr>
            <w:tcW w:w="1158" w:type="dxa"/>
            <w:vMerge/>
          </w:tcPr>
          <w:p w14:paraId="784F289B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FD5BBD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59418ED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D8CEC33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24E51E5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1A8914A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ADA8837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CA89900" w14:textId="77777777" w:rsidR="00AC72F0" w:rsidRPr="007875D5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75D5">
              <w:rPr>
                <w:rFonts w:cs="Arial"/>
                <w:highlight w:val="yellow"/>
                <w:lang w:eastAsia="ja-JP"/>
              </w:rPr>
              <w:t>[-1.2</w:t>
            </w:r>
            <w:r w:rsidRPr="007875D5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752BBFE7" w14:textId="77777777" w:rsidTr="00F922D0">
        <w:tc>
          <w:tcPr>
            <w:tcW w:w="1158" w:type="dxa"/>
            <w:vMerge/>
          </w:tcPr>
          <w:p w14:paraId="6097EE05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F930ED5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7ACD321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C2C52FC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B7857A7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2C76DCB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67CBF390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64BCE08" w14:textId="77777777" w:rsidR="00AC72F0" w:rsidRPr="007875D5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75D5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770C5832" w14:textId="77777777" w:rsidTr="00F922D0">
        <w:tc>
          <w:tcPr>
            <w:tcW w:w="1158" w:type="dxa"/>
            <w:vMerge/>
          </w:tcPr>
          <w:p w14:paraId="2A6DE73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54B40C1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30012EA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4E27CF0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FDFEC8A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C822C98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8F5A17A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240B27E" w14:textId="77777777" w:rsidR="00AC72F0" w:rsidRPr="007875D5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75D5">
              <w:rPr>
                <w:rFonts w:cs="Arial"/>
                <w:highlight w:val="yellow"/>
                <w:lang w:eastAsia="ja-JP"/>
              </w:rPr>
              <w:t>[-1.0</w:t>
            </w:r>
            <w:r w:rsidRPr="007875D5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5AA6480D" w14:textId="77777777" w:rsidTr="00F922D0">
        <w:tc>
          <w:tcPr>
            <w:tcW w:w="1158" w:type="dxa"/>
            <w:vMerge w:val="restart"/>
          </w:tcPr>
          <w:p w14:paraId="2FA080D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5</w:t>
            </w:r>
          </w:p>
        </w:tc>
        <w:tc>
          <w:tcPr>
            <w:tcW w:w="1075" w:type="dxa"/>
            <w:vMerge w:val="restart"/>
          </w:tcPr>
          <w:p w14:paraId="3B7C33CA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26DBAB3E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A3-4</w:t>
            </w:r>
          </w:p>
        </w:tc>
        <w:tc>
          <w:tcPr>
            <w:tcW w:w="1007" w:type="dxa"/>
            <w:vMerge/>
          </w:tcPr>
          <w:p w14:paraId="544541B7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7FF6DB4C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3C48004D" w14:textId="77777777" w:rsidR="00AC72F0" w:rsidRPr="00340914" w:rsidRDefault="00AC72F0" w:rsidP="00F922D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31405008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B4B1661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-2.6</w:t>
            </w:r>
          </w:p>
        </w:tc>
      </w:tr>
      <w:tr w:rsidR="00AC72F0" w:rsidRPr="00340914" w14:paraId="611C9478" w14:textId="77777777" w:rsidTr="00F922D0">
        <w:tc>
          <w:tcPr>
            <w:tcW w:w="1158" w:type="dxa"/>
            <w:vMerge/>
          </w:tcPr>
          <w:p w14:paraId="3826F92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A30621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D301D4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9DF9EC7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2DB39C6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F440F9B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117B3BA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556E1AE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1.3</w:t>
            </w:r>
          </w:p>
        </w:tc>
      </w:tr>
      <w:tr w:rsidR="00AC72F0" w:rsidRPr="00340914" w14:paraId="0AB6AC84" w14:textId="77777777" w:rsidTr="00F922D0">
        <w:tc>
          <w:tcPr>
            <w:tcW w:w="1158" w:type="dxa"/>
            <w:vMerge/>
          </w:tcPr>
          <w:p w14:paraId="2078ABA5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05D899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F737B75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C541409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091A9F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F33072F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53A7595C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61BFC9B" w14:textId="77777777" w:rsidR="00AC72F0" w:rsidRPr="00C43D9A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C43D9A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692DE1AC" w14:textId="77777777" w:rsidTr="00F922D0">
        <w:tc>
          <w:tcPr>
            <w:tcW w:w="1158" w:type="dxa"/>
            <w:vMerge/>
          </w:tcPr>
          <w:p w14:paraId="1D04EE2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13098AB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05DBDCD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747279B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FC73FC0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9E56571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0717ED6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D1BA8F7" w14:textId="77777777" w:rsidR="00AC72F0" w:rsidRPr="00C43D9A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C43D9A">
              <w:rPr>
                <w:rFonts w:cs="Arial"/>
                <w:highlight w:val="yellow"/>
                <w:lang w:eastAsia="ja-JP"/>
              </w:rPr>
              <w:t>[0.5</w:t>
            </w:r>
            <w:r w:rsidRPr="00C43D9A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0DF6943F" w14:textId="77777777" w:rsidTr="00F922D0">
        <w:tc>
          <w:tcPr>
            <w:tcW w:w="1158" w:type="dxa"/>
            <w:vMerge/>
          </w:tcPr>
          <w:p w14:paraId="20376A70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8FB143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3427CE9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8BEB9B5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7E71E0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8780B78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105CF062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87EA7C2" w14:textId="77777777" w:rsidR="00AC72F0" w:rsidRPr="00C43D9A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C43D9A">
              <w:rPr>
                <w:rFonts w:cs="Arial"/>
                <w:highlight w:val="yellow"/>
                <w:lang w:eastAsia="ja-JP"/>
              </w:rPr>
              <w:t>[-3.7</w:t>
            </w:r>
            <w:r w:rsidRPr="00C43D9A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31658FBC" w14:textId="77777777" w:rsidTr="00F922D0">
        <w:tc>
          <w:tcPr>
            <w:tcW w:w="1158" w:type="dxa"/>
            <w:vMerge/>
          </w:tcPr>
          <w:p w14:paraId="47A1F566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B5032F5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EBF9FDF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864F0B2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372CFD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69BD8D2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3D9E434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91478A8" w14:textId="77777777" w:rsidR="00AC72F0" w:rsidRPr="00C43D9A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C43D9A">
              <w:rPr>
                <w:rFonts w:cs="Arial"/>
                <w:highlight w:val="yellow"/>
                <w:lang w:eastAsia="ja-JP"/>
              </w:rPr>
              <w:t>[0.8</w:t>
            </w:r>
            <w:r w:rsidRPr="00C43D9A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0017CEE7" w14:textId="77777777" w:rsidTr="00F922D0">
        <w:tc>
          <w:tcPr>
            <w:tcW w:w="1158" w:type="dxa"/>
            <w:vMerge/>
          </w:tcPr>
          <w:p w14:paraId="2047FCCF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4BA5F0E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CDD44FE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FACCB38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2FD026E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2F52FCB2" w14:textId="77777777" w:rsidR="00AC72F0" w:rsidRPr="00340914" w:rsidRDefault="00AC72F0" w:rsidP="00F922D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1DB4FE20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385D3B6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-5.1</w:t>
            </w:r>
          </w:p>
        </w:tc>
      </w:tr>
      <w:tr w:rsidR="00AC72F0" w:rsidRPr="00340914" w14:paraId="02E638D0" w14:textId="77777777" w:rsidTr="00F922D0">
        <w:tc>
          <w:tcPr>
            <w:tcW w:w="1158" w:type="dxa"/>
            <w:vMerge/>
          </w:tcPr>
          <w:p w14:paraId="2C6928F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9557CA6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F9BC98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68EA54B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9680E01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7EE1B72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49FD183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235540C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AC72F0" w:rsidRPr="00340914" w14:paraId="2E093360" w14:textId="77777777" w:rsidTr="00F922D0">
        <w:tc>
          <w:tcPr>
            <w:tcW w:w="1158" w:type="dxa"/>
            <w:vMerge/>
          </w:tcPr>
          <w:p w14:paraId="551E3F21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468BE5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15AE8E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7A66CFD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6B01C26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D34A968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7853DF2F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4A5F733" w14:textId="77777777" w:rsidR="00AC72F0" w:rsidRPr="00C43D9A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C43D9A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47CFAB6F" w14:textId="77777777" w:rsidTr="00F922D0">
        <w:tc>
          <w:tcPr>
            <w:tcW w:w="1158" w:type="dxa"/>
            <w:vMerge/>
          </w:tcPr>
          <w:p w14:paraId="3204A72B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78DE66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9CDBA3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46DA8ED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DF6308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8AFF611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17FDA58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0E83896" w14:textId="77777777" w:rsidR="00AC72F0" w:rsidRPr="00C43D9A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C43D9A">
              <w:rPr>
                <w:rFonts w:cs="Arial"/>
                <w:highlight w:val="yellow"/>
                <w:lang w:eastAsia="ja-JP"/>
              </w:rPr>
              <w:t>[-2.0</w:t>
            </w:r>
            <w:r w:rsidRPr="00C43D9A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72F15C79" w14:textId="77777777" w:rsidTr="00F922D0">
        <w:tc>
          <w:tcPr>
            <w:tcW w:w="1158" w:type="dxa"/>
            <w:vMerge/>
          </w:tcPr>
          <w:p w14:paraId="04F08C1B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B3BA5ED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A593ED3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CCC1AAA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D27C8D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A4FEAB1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16EB704E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140184E" w14:textId="77777777" w:rsidR="00AC72F0" w:rsidRPr="00C43D9A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C43D9A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01526472" w14:textId="77777777" w:rsidTr="00F922D0">
        <w:tc>
          <w:tcPr>
            <w:tcW w:w="1158" w:type="dxa"/>
            <w:vMerge/>
          </w:tcPr>
          <w:p w14:paraId="30757CA1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63AEAE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D528585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1D924D9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267510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09C5C39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98AD903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EB42DEB" w14:textId="77777777" w:rsidR="00AC72F0" w:rsidRPr="00C43D9A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C43D9A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47889811" w14:textId="77777777" w:rsidTr="00F922D0">
        <w:tc>
          <w:tcPr>
            <w:tcW w:w="1158" w:type="dxa"/>
            <w:vMerge w:val="restart"/>
          </w:tcPr>
          <w:p w14:paraId="50E4153F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10</w:t>
            </w:r>
          </w:p>
        </w:tc>
        <w:tc>
          <w:tcPr>
            <w:tcW w:w="1075" w:type="dxa"/>
            <w:vMerge w:val="restart"/>
          </w:tcPr>
          <w:p w14:paraId="590FF5B1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54516A81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A3-5</w:t>
            </w:r>
          </w:p>
        </w:tc>
        <w:tc>
          <w:tcPr>
            <w:tcW w:w="1007" w:type="dxa"/>
            <w:vMerge/>
          </w:tcPr>
          <w:p w14:paraId="526FC395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4AF1A79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6C976AA6" w14:textId="77777777" w:rsidR="00AC72F0" w:rsidRPr="00340914" w:rsidRDefault="00AC72F0" w:rsidP="00F922D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07E34237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46FFEA4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AC72F0" w:rsidRPr="00340914" w14:paraId="3EDBEE66" w14:textId="77777777" w:rsidTr="00F922D0">
        <w:tc>
          <w:tcPr>
            <w:tcW w:w="1158" w:type="dxa"/>
            <w:vMerge/>
          </w:tcPr>
          <w:p w14:paraId="5E3EB0BF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60F70C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966FAAE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EABC45F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E993E36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7F48552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AAB5D40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5B253E82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AC72F0" w:rsidRPr="00340914" w14:paraId="5798139B" w14:textId="77777777" w:rsidTr="00F922D0">
        <w:tc>
          <w:tcPr>
            <w:tcW w:w="1158" w:type="dxa"/>
            <w:vMerge/>
          </w:tcPr>
          <w:p w14:paraId="16558B7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AD4D203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1899F40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7AF0BEE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1696D59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494C40A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4A318784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928A6E8" w14:textId="77777777" w:rsidR="00AC72F0" w:rsidRPr="00C43D9A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C43D9A">
              <w:rPr>
                <w:rFonts w:cs="Arial"/>
                <w:highlight w:val="yellow"/>
                <w:lang w:eastAsia="ja-JP"/>
              </w:rPr>
              <w:t>[-3.0</w:t>
            </w:r>
            <w:r w:rsidRPr="00C43D9A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14869280" w14:textId="77777777" w:rsidTr="00F922D0">
        <w:tc>
          <w:tcPr>
            <w:tcW w:w="1158" w:type="dxa"/>
            <w:vMerge/>
          </w:tcPr>
          <w:p w14:paraId="00350EC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E84D099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8432B11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3D7F6D5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F253C99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292A93B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F72E26C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565269A" w14:textId="77777777" w:rsidR="00AC72F0" w:rsidRPr="00C43D9A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C43D9A">
              <w:rPr>
                <w:rFonts w:cs="Arial"/>
                <w:highlight w:val="yellow"/>
                <w:lang w:eastAsia="ja-JP"/>
              </w:rPr>
              <w:t>[1.7</w:t>
            </w:r>
            <w:r w:rsidRPr="00C43D9A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2EB823BE" w14:textId="77777777" w:rsidTr="00F922D0">
        <w:tc>
          <w:tcPr>
            <w:tcW w:w="1158" w:type="dxa"/>
            <w:vMerge/>
          </w:tcPr>
          <w:p w14:paraId="09AF06F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AAA78F0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8EE4ECE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951F07C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78368A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75219C4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23B36B44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526DB4F" w14:textId="77777777" w:rsidR="00AC72F0" w:rsidRPr="00C43D9A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C43D9A">
              <w:rPr>
                <w:rFonts w:cs="Arial"/>
                <w:highlight w:val="yellow"/>
                <w:lang w:eastAsia="ja-JP"/>
              </w:rPr>
              <w:t>[-3.0</w:t>
            </w:r>
            <w:r w:rsidRPr="00C43D9A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0C0046E3" w14:textId="77777777" w:rsidTr="00F922D0">
        <w:tc>
          <w:tcPr>
            <w:tcW w:w="1158" w:type="dxa"/>
            <w:vMerge/>
          </w:tcPr>
          <w:p w14:paraId="693FF2C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551DCCA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0900E1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1789676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A312979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B10E37F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1F43F21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2268D1C" w14:textId="77777777" w:rsidR="00AC72F0" w:rsidRPr="00C43D9A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C43D9A">
              <w:rPr>
                <w:rFonts w:cs="Arial"/>
                <w:highlight w:val="yellow"/>
                <w:lang w:eastAsia="ja-JP"/>
              </w:rPr>
              <w:t>[1.7</w:t>
            </w:r>
            <w:r w:rsidRPr="00C43D9A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58FA6D31" w14:textId="77777777" w:rsidTr="00F922D0">
        <w:tc>
          <w:tcPr>
            <w:tcW w:w="1158" w:type="dxa"/>
            <w:vMerge/>
          </w:tcPr>
          <w:p w14:paraId="01AC328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61B4A7F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005C1B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7E5FA61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6CC30DBD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11F2F5D6" w14:textId="77777777" w:rsidR="00AC72F0" w:rsidRPr="00340914" w:rsidRDefault="00AC72F0" w:rsidP="00F922D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30CDD50E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3734A68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-5.4</w:t>
            </w:r>
          </w:p>
        </w:tc>
      </w:tr>
      <w:tr w:rsidR="00AC72F0" w:rsidRPr="00340914" w14:paraId="61B8908F" w14:textId="77777777" w:rsidTr="00F922D0">
        <w:tc>
          <w:tcPr>
            <w:tcW w:w="1158" w:type="dxa"/>
            <w:vMerge/>
          </w:tcPr>
          <w:p w14:paraId="1A3BE2D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67A3D7B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A95565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E1D824B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D1C76C5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80569C3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2B743F8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BB74AAD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AC72F0" w:rsidRPr="00340914" w14:paraId="700E4132" w14:textId="77777777" w:rsidTr="00F922D0">
        <w:tc>
          <w:tcPr>
            <w:tcW w:w="1158" w:type="dxa"/>
            <w:vMerge/>
          </w:tcPr>
          <w:p w14:paraId="008EA34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B19BE4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5A525C0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BA5FD1B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9EBE427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99C82DD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745511D4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7E99DF08" w14:textId="77777777" w:rsidR="00AC72F0" w:rsidRPr="00C43D9A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C43D9A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5B5D2C7D" w14:textId="77777777" w:rsidTr="00F922D0">
        <w:tc>
          <w:tcPr>
            <w:tcW w:w="1158" w:type="dxa"/>
            <w:vMerge/>
          </w:tcPr>
          <w:p w14:paraId="6DE80EC7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A8BCC9E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035D1FE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BC5DC36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09DBC6A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E51FC34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A4564F5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33ECD77" w14:textId="77777777" w:rsidR="00AC72F0" w:rsidRPr="00C43D9A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C43D9A">
              <w:rPr>
                <w:rFonts w:cs="Arial"/>
                <w:highlight w:val="yellow"/>
                <w:lang w:eastAsia="ja-JP"/>
              </w:rPr>
              <w:t>[-1.4</w:t>
            </w:r>
            <w:r w:rsidRPr="00C43D9A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4DBDE334" w14:textId="77777777" w:rsidTr="00F922D0">
        <w:tc>
          <w:tcPr>
            <w:tcW w:w="1158" w:type="dxa"/>
            <w:vMerge/>
          </w:tcPr>
          <w:p w14:paraId="2080A495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236B48F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7B98FEB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4D2E62A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9D4C82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30EF78D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003BBA56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E682E1E" w14:textId="77777777" w:rsidR="00AC72F0" w:rsidRPr="00C43D9A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C43D9A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353A64DD" w14:textId="77777777" w:rsidTr="00F922D0">
        <w:tc>
          <w:tcPr>
            <w:tcW w:w="1158" w:type="dxa"/>
            <w:vMerge/>
          </w:tcPr>
          <w:p w14:paraId="08C233D7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D4B850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53AAFF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77E45F7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24EF277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9B8A1FC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B2B29F9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1F5FEBC" w14:textId="77777777" w:rsidR="00AC72F0" w:rsidRPr="00C43D9A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C43D9A">
              <w:rPr>
                <w:rFonts w:cs="Arial"/>
                <w:highlight w:val="yellow"/>
                <w:lang w:eastAsia="ja-JP"/>
              </w:rPr>
              <w:t>[</w:t>
            </w:r>
            <w:r w:rsidRPr="00C43D9A">
              <w:rPr>
                <w:rFonts w:cs="Arial" w:hint="eastAsia"/>
                <w:highlight w:val="yellow"/>
                <w:lang w:eastAsia="ja-JP"/>
              </w:rPr>
              <w:t>-1.</w:t>
            </w:r>
            <w:r w:rsidRPr="00C43D9A">
              <w:rPr>
                <w:rFonts w:cs="Arial"/>
                <w:highlight w:val="yellow"/>
                <w:lang w:eastAsia="ja-JP"/>
              </w:rPr>
              <w:t>0</w:t>
            </w:r>
            <w:r w:rsidRPr="00C43D9A">
              <w:rPr>
                <w:rFonts w:cs="Arial" w:hint="eastAsia"/>
                <w:highlight w:val="yellow"/>
                <w:lang w:eastAsia="ja-JP"/>
              </w:rPr>
              <w:t>]</w:t>
            </w:r>
          </w:p>
        </w:tc>
      </w:tr>
      <w:tr w:rsidR="00AC72F0" w:rsidRPr="00340914" w14:paraId="1B27488B" w14:textId="77777777" w:rsidTr="00F922D0">
        <w:tc>
          <w:tcPr>
            <w:tcW w:w="1158" w:type="dxa"/>
            <w:vMerge w:val="restart"/>
          </w:tcPr>
          <w:p w14:paraId="1C3C41B6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15</w:t>
            </w:r>
          </w:p>
        </w:tc>
        <w:tc>
          <w:tcPr>
            <w:tcW w:w="1075" w:type="dxa"/>
            <w:vMerge w:val="restart"/>
          </w:tcPr>
          <w:p w14:paraId="4EB1AB46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11047333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A3-6</w:t>
            </w:r>
          </w:p>
        </w:tc>
        <w:tc>
          <w:tcPr>
            <w:tcW w:w="1007" w:type="dxa"/>
            <w:vMerge/>
          </w:tcPr>
          <w:p w14:paraId="72C42C0A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6ADA6488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574F9AA2" w14:textId="77777777" w:rsidR="00AC72F0" w:rsidRPr="00340914" w:rsidRDefault="00AC72F0" w:rsidP="00F922D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23EC21FA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4E04797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AC72F0" w:rsidRPr="00340914" w14:paraId="0B3FEC79" w14:textId="77777777" w:rsidTr="00F922D0">
        <w:tc>
          <w:tcPr>
            <w:tcW w:w="1158" w:type="dxa"/>
            <w:vMerge/>
          </w:tcPr>
          <w:p w14:paraId="4D16CA6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E606779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36E8FC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38ECB30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815E0FB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A64D047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8971E7E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879946E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AC72F0" w:rsidRPr="00340914" w14:paraId="17D96A27" w14:textId="77777777" w:rsidTr="00F922D0">
        <w:tc>
          <w:tcPr>
            <w:tcW w:w="1158" w:type="dxa"/>
            <w:vMerge/>
          </w:tcPr>
          <w:p w14:paraId="2E5F8D63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2BFE7FB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73359EE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80DDFD2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750456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D82FFD2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659CE3BE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ED9E2AA" w14:textId="77777777" w:rsidR="00AC72F0" w:rsidRPr="0078173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1730">
              <w:rPr>
                <w:rFonts w:cs="Arial" w:hint="eastAsia"/>
                <w:highlight w:val="yellow"/>
                <w:lang w:eastAsia="ja-JP"/>
              </w:rPr>
              <w:t>[-3.4]</w:t>
            </w:r>
          </w:p>
        </w:tc>
      </w:tr>
      <w:tr w:rsidR="00AC72F0" w:rsidRPr="00340914" w14:paraId="62765C67" w14:textId="77777777" w:rsidTr="00F922D0">
        <w:tc>
          <w:tcPr>
            <w:tcW w:w="1158" w:type="dxa"/>
            <w:vMerge/>
          </w:tcPr>
          <w:p w14:paraId="0ACA1E35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6F58809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4707E4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AA8A4A3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2C0C1F3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7DD8514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8474F92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22C45ED2" w14:textId="77777777" w:rsidR="00AC72F0" w:rsidRPr="0078173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1730">
              <w:rPr>
                <w:rFonts w:cs="Arial" w:hint="eastAsia"/>
                <w:highlight w:val="yellow"/>
                <w:lang w:eastAsia="ja-JP"/>
              </w:rPr>
              <w:t>[1.2]</w:t>
            </w:r>
          </w:p>
        </w:tc>
      </w:tr>
      <w:tr w:rsidR="00AC72F0" w:rsidRPr="00340914" w14:paraId="24430FF3" w14:textId="77777777" w:rsidTr="00F922D0">
        <w:tc>
          <w:tcPr>
            <w:tcW w:w="1158" w:type="dxa"/>
            <w:vMerge/>
          </w:tcPr>
          <w:p w14:paraId="71C3CB8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F63303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B3E714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58D420E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72BFDEF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DB99469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637F7122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B242242" w14:textId="77777777" w:rsidR="00AC72F0" w:rsidRPr="0078173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1730">
              <w:rPr>
                <w:rFonts w:cs="Arial"/>
                <w:highlight w:val="yellow"/>
                <w:lang w:eastAsia="ja-JP"/>
              </w:rPr>
              <w:t>[-3.8</w:t>
            </w:r>
            <w:r w:rsidRPr="00781730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3E98131F" w14:textId="77777777" w:rsidTr="00F922D0">
        <w:tc>
          <w:tcPr>
            <w:tcW w:w="1158" w:type="dxa"/>
            <w:vMerge/>
          </w:tcPr>
          <w:p w14:paraId="3BC7AC2D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6251E73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90E1565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C5781A7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415EC30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812C57B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32EC392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5411813E" w14:textId="77777777" w:rsidR="00AC72F0" w:rsidRPr="0078173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1730">
              <w:rPr>
                <w:rFonts w:cs="Arial" w:hint="eastAsia"/>
                <w:highlight w:val="yellow"/>
                <w:lang w:eastAsia="ja-JP"/>
              </w:rPr>
              <w:t>[</w:t>
            </w:r>
            <w:r w:rsidRPr="00781730">
              <w:rPr>
                <w:rFonts w:cs="Arial"/>
                <w:highlight w:val="yellow"/>
                <w:lang w:eastAsia="ja-JP"/>
              </w:rPr>
              <w:t>1.2</w:t>
            </w:r>
            <w:r w:rsidRPr="00781730">
              <w:rPr>
                <w:rFonts w:cs="Arial" w:hint="eastAsia"/>
                <w:highlight w:val="yellow"/>
                <w:lang w:eastAsia="ja-JP"/>
              </w:rPr>
              <w:t>]</w:t>
            </w:r>
          </w:p>
        </w:tc>
      </w:tr>
      <w:tr w:rsidR="00AC72F0" w:rsidRPr="00340914" w14:paraId="718B0411" w14:textId="77777777" w:rsidTr="00F922D0">
        <w:tc>
          <w:tcPr>
            <w:tcW w:w="1158" w:type="dxa"/>
            <w:vMerge/>
          </w:tcPr>
          <w:p w14:paraId="6B225FCE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0C24FF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9832A9F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806F8D2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5E8448B5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13E63F58" w14:textId="77777777" w:rsidR="00AC72F0" w:rsidRPr="00340914" w:rsidRDefault="00AC72F0" w:rsidP="00F922D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0318C28D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7EC5BCF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-5.2</w:t>
            </w:r>
          </w:p>
        </w:tc>
      </w:tr>
      <w:tr w:rsidR="00AC72F0" w:rsidRPr="00340914" w14:paraId="40F06BF2" w14:textId="77777777" w:rsidTr="00F922D0">
        <w:tc>
          <w:tcPr>
            <w:tcW w:w="1158" w:type="dxa"/>
            <w:vMerge/>
          </w:tcPr>
          <w:p w14:paraId="7D27F84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16CE8F5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A31A9CA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E4B795B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07B8E98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F1A44D7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DCFF454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DDCF6AF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AC72F0" w:rsidRPr="00340914" w14:paraId="037F0578" w14:textId="77777777" w:rsidTr="00F922D0">
        <w:tc>
          <w:tcPr>
            <w:tcW w:w="1158" w:type="dxa"/>
            <w:vMerge/>
          </w:tcPr>
          <w:p w14:paraId="6269EA9E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45AA916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51563DE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0A5224D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A21B81D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AA13011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04BDB580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7CE8A140" w14:textId="77777777" w:rsidR="00AC72F0" w:rsidRPr="0078173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1730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77F437FA" w14:textId="77777777" w:rsidTr="00F922D0">
        <w:tc>
          <w:tcPr>
            <w:tcW w:w="1158" w:type="dxa"/>
            <w:vMerge/>
          </w:tcPr>
          <w:p w14:paraId="3B0191C1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64165B1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5E7033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A72BBCF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E9BA67A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44E6B96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F824E74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508A6CF" w14:textId="77777777" w:rsidR="00AC72F0" w:rsidRPr="0078173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1730">
              <w:rPr>
                <w:rFonts w:cs="Arial"/>
                <w:highlight w:val="yellow"/>
                <w:lang w:eastAsia="ja-JP"/>
              </w:rPr>
              <w:t>[-2.0</w:t>
            </w:r>
            <w:r w:rsidRPr="00781730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62D9E308" w14:textId="77777777" w:rsidTr="00F922D0">
        <w:tc>
          <w:tcPr>
            <w:tcW w:w="1158" w:type="dxa"/>
            <w:vMerge/>
          </w:tcPr>
          <w:p w14:paraId="6F14576C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A6AAFC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9E5AA79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AC9CDAF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AE4715E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8DDDEDE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02BBBB93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7717B078" w14:textId="77777777" w:rsidR="00AC72F0" w:rsidRPr="0078173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1730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2CE7ED99" w14:textId="77777777" w:rsidTr="00F922D0">
        <w:tc>
          <w:tcPr>
            <w:tcW w:w="1158" w:type="dxa"/>
            <w:vMerge/>
          </w:tcPr>
          <w:p w14:paraId="5BE788FD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C7F3F01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8A0F530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1EAF486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DB39A76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E397C5B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E648095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0A59F95" w14:textId="77777777" w:rsidR="00AC72F0" w:rsidRPr="0078173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1730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51774C60" w14:textId="77777777" w:rsidTr="00F922D0">
        <w:tc>
          <w:tcPr>
            <w:tcW w:w="1158" w:type="dxa"/>
            <w:vMerge w:val="restart"/>
          </w:tcPr>
          <w:p w14:paraId="5892D196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20</w:t>
            </w:r>
          </w:p>
        </w:tc>
        <w:tc>
          <w:tcPr>
            <w:tcW w:w="1075" w:type="dxa"/>
            <w:vMerge w:val="restart"/>
          </w:tcPr>
          <w:p w14:paraId="137F3A8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12F49753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A3-7</w:t>
            </w:r>
          </w:p>
        </w:tc>
        <w:tc>
          <w:tcPr>
            <w:tcW w:w="1007" w:type="dxa"/>
            <w:vMerge/>
          </w:tcPr>
          <w:p w14:paraId="4C5DF590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4BA267CF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30754984" w14:textId="77777777" w:rsidR="00AC72F0" w:rsidRPr="00340914" w:rsidRDefault="00AC72F0" w:rsidP="00F922D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1E921436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51E2B7D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AC72F0" w:rsidRPr="00340914" w14:paraId="0595C8C1" w14:textId="77777777" w:rsidTr="00F922D0">
        <w:tc>
          <w:tcPr>
            <w:tcW w:w="1158" w:type="dxa"/>
            <w:vMerge/>
          </w:tcPr>
          <w:p w14:paraId="68B9E347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3E5103EB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45102224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16FA9BC4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7367C21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044D43A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B8EB7E6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D31ABB9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AC72F0" w:rsidRPr="00340914" w14:paraId="16986896" w14:textId="77777777" w:rsidTr="00F922D0">
        <w:tc>
          <w:tcPr>
            <w:tcW w:w="1158" w:type="dxa"/>
            <w:vMerge/>
          </w:tcPr>
          <w:p w14:paraId="5E4340D8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551B892A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1C6A0346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A0C674D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8E3CAC4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5E69A39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4AB72817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F89DAB6" w14:textId="77777777" w:rsidR="00AC72F0" w:rsidRPr="0078173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1730">
              <w:rPr>
                <w:rFonts w:cs="Arial"/>
                <w:highlight w:val="yellow"/>
                <w:lang w:eastAsia="ja-JP"/>
              </w:rPr>
              <w:t>[-3.0</w:t>
            </w:r>
            <w:r w:rsidRPr="00781730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1719CEA0" w14:textId="77777777" w:rsidTr="00F922D0">
        <w:tc>
          <w:tcPr>
            <w:tcW w:w="1158" w:type="dxa"/>
            <w:vMerge/>
          </w:tcPr>
          <w:p w14:paraId="6FF10EB1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0DCD9217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226A4483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61D32C5B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D5985EF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E740AB9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4CC406F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5AD0CB73" w14:textId="77777777" w:rsidR="00AC72F0" w:rsidRPr="0078173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1730">
              <w:rPr>
                <w:rFonts w:cs="Arial"/>
                <w:highlight w:val="yellow"/>
                <w:lang w:eastAsia="ja-JP"/>
              </w:rPr>
              <w:t>[1.8</w:t>
            </w:r>
            <w:r w:rsidRPr="00781730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46A85910" w14:textId="77777777" w:rsidTr="00F922D0">
        <w:tc>
          <w:tcPr>
            <w:tcW w:w="1158" w:type="dxa"/>
            <w:vMerge/>
          </w:tcPr>
          <w:p w14:paraId="54188D6A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4CF60BAD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162AC278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0173282D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9D8EAC3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1B31F52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5FC561FB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24CC82E" w14:textId="77777777" w:rsidR="00AC72F0" w:rsidRPr="0078173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1730">
              <w:rPr>
                <w:rFonts w:cs="Arial"/>
                <w:highlight w:val="yellow"/>
                <w:lang w:eastAsia="ja-JP"/>
              </w:rPr>
              <w:t>[-3.1</w:t>
            </w:r>
            <w:r w:rsidRPr="00781730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2B7F59F3" w14:textId="77777777" w:rsidTr="00F922D0">
        <w:tc>
          <w:tcPr>
            <w:tcW w:w="1158" w:type="dxa"/>
            <w:vMerge/>
          </w:tcPr>
          <w:p w14:paraId="436D982C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5E73B643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1823FFDC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381B5465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B816662" w14:textId="77777777" w:rsidR="00AC72F0" w:rsidRPr="00340914" w:rsidRDefault="00AC72F0" w:rsidP="00F922D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E418036" w14:textId="77777777" w:rsidR="00AC72F0" w:rsidRPr="00340914" w:rsidRDefault="00AC72F0" w:rsidP="00F922D0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1E083D1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D2DA77F" w14:textId="77777777" w:rsidR="00AC72F0" w:rsidRPr="0078173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1730">
              <w:rPr>
                <w:rFonts w:cs="Arial"/>
                <w:highlight w:val="yellow"/>
                <w:lang w:eastAsia="ja-JP"/>
              </w:rPr>
              <w:t>[2.0]</w:t>
            </w:r>
          </w:p>
        </w:tc>
      </w:tr>
      <w:tr w:rsidR="00AC72F0" w:rsidRPr="00340914" w14:paraId="4859D21A" w14:textId="77777777" w:rsidTr="00F922D0">
        <w:tc>
          <w:tcPr>
            <w:tcW w:w="1158" w:type="dxa"/>
            <w:vMerge/>
          </w:tcPr>
          <w:p w14:paraId="4FAA9C90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5F451F9F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79DAF265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5F921283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01DD1551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19878338" w14:textId="77777777" w:rsidR="00AC72F0" w:rsidRPr="00340914" w:rsidRDefault="00AC72F0" w:rsidP="00F922D0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7EC1B70F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898C8BC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-5.3</w:t>
            </w:r>
          </w:p>
        </w:tc>
      </w:tr>
      <w:tr w:rsidR="00AC72F0" w:rsidRPr="00340914" w14:paraId="5E2D87F6" w14:textId="77777777" w:rsidTr="00F922D0">
        <w:tc>
          <w:tcPr>
            <w:tcW w:w="1158" w:type="dxa"/>
            <w:vMerge/>
          </w:tcPr>
          <w:p w14:paraId="38DE0850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38F1A8E0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29E85B9D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520F5F64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2CB5280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909" w:type="dxa"/>
            <w:vMerge/>
          </w:tcPr>
          <w:p w14:paraId="3D28C3CE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274" w:type="dxa"/>
          </w:tcPr>
          <w:p w14:paraId="5FEC7E5D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EB8AF66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AC72F0" w:rsidRPr="00340914" w14:paraId="2AB67E11" w14:textId="77777777" w:rsidTr="00F922D0">
        <w:tc>
          <w:tcPr>
            <w:tcW w:w="1158" w:type="dxa"/>
            <w:vMerge/>
          </w:tcPr>
          <w:p w14:paraId="13C5D325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2741DFB3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252FA4C7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FD13C76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909505D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55CBCED" w14:textId="77777777" w:rsidR="00AC72F0" w:rsidRPr="00340914" w:rsidRDefault="00AC72F0" w:rsidP="00F922D0">
            <w:pPr>
              <w:pStyle w:val="TAL"/>
              <w:rPr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11C8B255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B6E1F60" w14:textId="77777777" w:rsidR="00AC72F0" w:rsidRPr="0078173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1730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545BB646" w14:textId="77777777" w:rsidTr="00F922D0">
        <w:tc>
          <w:tcPr>
            <w:tcW w:w="1158" w:type="dxa"/>
            <w:vMerge/>
          </w:tcPr>
          <w:p w14:paraId="360F2400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7DE4D4F6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4ECACDB7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5542B222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AB89538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909" w:type="dxa"/>
            <w:vMerge/>
          </w:tcPr>
          <w:p w14:paraId="16418181" w14:textId="77777777" w:rsidR="00AC72F0" w:rsidRPr="00340914" w:rsidRDefault="00AC72F0" w:rsidP="00F922D0">
            <w:pPr>
              <w:pStyle w:val="TAL"/>
              <w:rPr>
                <w:lang w:val="en-US"/>
              </w:rPr>
            </w:pPr>
          </w:p>
        </w:tc>
        <w:tc>
          <w:tcPr>
            <w:tcW w:w="1274" w:type="dxa"/>
          </w:tcPr>
          <w:p w14:paraId="6A11E496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B7B4D92" w14:textId="77777777" w:rsidR="00AC72F0" w:rsidRPr="0078173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1730">
              <w:rPr>
                <w:rFonts w:cs="Arial"/>
                <w:highlight w:val="yellow"/>
                <w:lang w:eastAsia="ja-JP"/>
              </w:rPr>
              <w:t>[-1.3</w:t>
            </w:r>
            <w:r w:rsidRPr="00781730">
              <w:rPr>
                <w:rFonts w:cs="Arial"/>
                <w:highlight w:val="yellow"/>
              </w:rPr>
              <w:t>]</w:t>
            </w:r>
          </w:p>
        </w:tc>
      </w:tr>
      <w:tr w:rsidR="00AC72F0" w:rsidRPr="00340914" w14:paraId="099750D5" w14:textId="77777777" w:rsidTr="00F922D0">
        <w:tc>
          <w:tcPr>
            <w:tcW w:w="1158" w:type="dxa"/>
            <w:vMerge/>
          </w:tcPr>
          <w:p w14:paraId="5D6C8C45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284E2209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587C8D7B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3D4C9C33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F111550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D6B6E2A" w14:textId="77777777" w:rsidR="00AC72F0" w:rsidRPr="00340914" w:rsidRDefault="00AC72F0" w:rsidP="00F922D0">
            <w:pPr>
              <w:pStyle w:val="TAL"/>
              <w:rPr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6D6DFB66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F527676" w14:textId="77777777" w:rsidR="00AC72F0" w:rsidRPr="0078173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1730">
              <w:rPr>
                <w:rFonts w:cs="Arial" w:hint="eastAsia"/>
                <w:highlight w:val="yellow"/>
                <w:lang w:eastAsia="ja-JP"/>
              </w:rPr>
              <w:t>TBD</w:t>
            </w:r>
          </w:p>
        </w:tc>
      </w:tr>
      <w:tr w:rsidR="00AC72F0" w:rsidRPr="00340914" w14:paraId="207158A5" w14:textId="77777777" w:rsidTr="00F922D0">
        <w:tc>
          <w:tcPr>
            <w:tcW w:w="1158" w:type="dxa"/>
            <w:vMerge/>
          </w:tcPr>
          <w:p w14:paraId="0D04A531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064209EB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2E8329EE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78EC53B8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D54A5E5" w14:textId="77777777" w:rsidR="00AC72F0" w:rsidRPr="00340914" w:rsidRDefault="00AC72F0" w:rsidP="00F922D0">
            <w:pPr>
              <w:rPr>
                <w:lang w:val="en-US"/>
              </w:rPr>
            </w:pPr>
          </w:p>
        </w:tc>
        <w:tc>
          <w:tcPr>
            <w:tcW w:w="1909" w:type="dxa"/>
            <w:vMerge/>
          </w:tcPr>
          <w:p w14:paraId="536CF2F8" w14:textId="77777777" w:rsidR="00AC72F0" w:rsidRPr="00340914" w:rsidRDefault="00AC72F0" w:rsidP="00F922D0">
            <w:pPr>
              <w:pStyle w:val="TAC"/>
              <w:rPr>
                <w:lang w:val="en-US"/>
              </w:rPr>
            </w:pPr>
          </w:p>
        </w:tc>
        <w:tc>
          <w:tcPr>
            <w:tcW w:w="1274" w:type="dxa"/>
          </w:tcPr>
          <w:p w14:paraId="15B1F774" w14:textId="77777777" w:rsidR="00AC72F0" w:rsidRPr="00340914" w:rsidRDefault="00AC72F0" w:rsidP="00F922D0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76ECB12" w14:textId="77777777" w:rsidR="00AC72F0" w:rsidRPr="00781730" w:rsidRDefault="00AC72F0" w:rsidP="00F922D0">
            <w:pPr>
              <w:pStyle w:val="TAC"/>
              <w:rPr>
                <w:rFonts w:cs="Arial"/>
                <w:highlight w:val="yellow"/>
              </w:rPr>
            </w:pPr>
            <w:r w:rsidRPr="00781730">
              <w:rPr>
                <w:rFonts w:cs="Arial"/>
                <w:highlight w:val="yellow"/>
                <w:lang w:eastAsia="ja-JP"/>
              </w:rPr>
              <w:t>[-1.0]</w:t>
            </w:r>
          </w:p>
        </w:tc>
      </w:tr>
      <w:tr w:rsidR="00AC72F0" w:rsidRPr="00340914" w14:paraId="6FFDF062" w14:textId="77777777" w:rsidTr="00F922D0">
        <w:tc>
          <w:tcPr>
            <w:tcW w:w="9889" w:type="dxa"/>
            <w:gridSpan w:val="8"/>
          </w:tcPr>
          <w:p w14:paraId="37626305" w14:textId="77777777" w:rsidR="00AC72F0" w:rsidRPr="00E64987" w:rsidRDefault="00AC72F0" w:rsidP="00F922D0">
            <w:pPr>
              <w:pStyle w:val="TAC"/>
              <w:jc w:val="left"/>
              <w:rPr>
                <w:rFonts w:cs="Arial"/>
                <w:szCs w:val="18"/>
                <w:lang w:val="en-US" w:eastAsia="fr-FR"/>
              </w:rPr>
            </w:pPr>
            <w:r w:rsidRPr="00E64987"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OTE 1</w:t>
            </w:r>
            <w:r w:rsidRPr="00E64987">
              <w:rPr>
                <w:rFonts w:cs="Arial" w:hint="eastAsia"/>
                <w:lang w:eastAsia="ja-JP"/>
              </w:rPr>
              <w:t>:</w:t>
            </w:r>
            <w:r w:rsidRPr="00340914">
              <w:tab/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Not applicable if 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the </w:t>
            </w:r>
            <w:r w:rsidRPr="006058E9">
              <w:rPr>
                <w:rFonts w:cs="Arial"/>
                <w:szCs w:val="18"/>
                <w:lang w:val="en-US" w:eastAsia="fr-FR"/>
              </w:rPr>
              <w:t>BS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 manufacturer</w:t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 declares </w:t>
            </w:r>
            <w:r w:rsidRPr="00E64987">
              <w:rPr>
                <w:rFonts w:cs="Arial"/>
                <w:szCs w:val="18"/>
                <w:lang w:val="en-US" w:eastAsia="fr-FR"/>
              </w:rPr>
              <w:t>supported maximum Doppler frequency is 1750</w:t>
            </w:r>
            <w:r>
              <w:rPr>
                <w:rFonts w:cs="Arial"/>
                <w:szCs w:val="18"/>
                <w:lang w:val="en-US" w:eastAsia="fr-FR"/>
              </w:rPr>
              <w:t> </w:t>
            </w:r>
            <w:r w:rsidRPr="00E64987">
              <w:rPr>
                <w:rFonts w:cs="Arial"/>
                <w:szCs w:val="18"/>
                <w:lang w:val="en-US" w:eastAsia="fr-FR"/>
              </w:rPr>
              <w:t>Hz</w:t>
            </w:r>
          </w:p>
          <w:p w14:paraId="547D8FAE" w14:textId="77777777" w:rsidR="00AC72F0" w:rsidRPr="00E64987" w:rsidRDefault="00AC72F0" w:rsidP="00F922D0">
            <w:pPr>
              <w:pStyle w:val="TAN"/>
              <w:rPr>
                <w:lang w:eastAsia="ja-JP"/>
              </w:rPr>
            </w:pPr>
            <w:r w:rsidRPr="00E64987"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OTE 2</w:t>
            </w:r>
            <w:r w:rsidRPr="00E64987">
              <w:rPr>
                <w:rFonts w:cs="Arial" w:hint="eastAsia"/>
                <w:lang w:eastAsia="ja-JP"/>
              </w:rPr>
              <w:t>:</w:t>
            </w:r>
            <w:r w:rsidRPr="00340914">
              <w:tab/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Not applicable if 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the </w:t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BS 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manufacturer </w:t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declares </w:t>
            </w:r>
            <w:r w:rsidRPr="00E64987">
              <w:rPr>
                <w:rFonts w:cs="Arial"/>
                <w:szCs w:val="18"/>
                <w:lang w:val="en-US" w:eastAsia="fr-FR"/>
              </w:rPr>
              <w:t>supported maximum Doppler frequency is 1944</w:t>
            </w:r>
            <w:r>
              <w:rPr>
                <w:rFonts w:cs="Arial"/>
                <w:szCs w:val="18"/>
                <w:lang w:val="en-US" w:eastAsia="fr-FR"/>
              </w:rPr>
              <w:t> </w:t>
            </w:r>
            <w:r w:rsidRPr="00E64987">
              <w:rPr>
                <w:rFonts w:cs="Arial"/>
                <w:szCs w:val="18"/>
                <w:lang w:val="en-US" w:eastAsia="fr-FR"/>
              </w:rPr>
              <w:t>Hz</w:t>
            </w:r>
          </w:p>
        </w:tc>
      </w:tr>
    </w:tbl>
    <w:p w14:paraId="0B4D7EC4" w14:textId="74E2C970" w:rsidR="00EA1A30" w:rsidRDefault="00EA1A30" w:rsidP="00C43453">
      <w:pPr>
        <w:spacing w:after="120"/>
      </w:pPr>
      <w:bookmarkStart w:id="15" w:name="_Hlk23691490"/>
      <w:r>
        <w:t xml:space="preserve"> </w:t>
      </w:r>
    </w:p>
    <w:bookmarkEnd w:id="15"/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7EFB2165" w14:textId="6D2B5F8A" w:rsidR="003F3191" w:rsidRDefault="00A23042" w:rsidP="00A315CD">
      <w:pPr>
        <w:spacing w:after="0"/>
        <w:rPr>
          <w:bCs/>
        </w:rPr>
      </w:pPr>
      <w:r w:rsidRPr="002101A2">
        <w:t xml:space="preserve">This document </w:t>
      </w:r>
      <w:r w:rsidR="00A038F5">
        <w:t xml:space="preserve">has </w:t>
      </w:r>
      <w:r w:rsidR="003F3191">
        <w:t>investigated</w:t>
      </w:r>
      <w:r w:rsidR="00A038F5">
        <w:t xml:space="preserve"> </w:t>
      </w:r>
      <w:r w:rsidR="003F3191">
        <w:rPr>
          <w:bCs/>
        </w:rPr>
        <w:t xml:space="preserve">the simulation results for PUSCH for Rel-16 LTE HST provided by different companies in an attempt to align the simulation results and finalize the SNR requirement for Scenario 1-LTE500a/b and Scenario 3-LTE500a/b. </w:t>
      </w:r>
      <w:r w:rsidR="006E237F">
        <w:rPr>
          <w:bCs/>
        </w:rPr>
        <w:t>Based on our investigation, the following observations can be made:</w:t>
      </w:r>
    </w:p>
    <w:p w14:paraId="68FE6230" w14:textId="0209C2CD" w:rsidR="003F3191" w:rsidRDefault="003F3191" w:rsidP="00A315CD">
      <w:pPr>
        <w:spacing w:after="0"/>
        <w:rPr>
          <w:bCs/>
        </w:rPr>
      </w:pPr>
    </w:p>
    <w:p w14:paraId="39482A86" w14:textId="77777777" w:rsidR="006E237F" w:rsidRDefault="006E237F" w:rsidP="006E237F">
      <w:pPr>
        <w:spacing w:after="120"/>
        <w:ind w:firstLine="284"/>
      </w:pPr>
      <w:r w:rsidRPr="00C030B0">
        <w:rPr>
          <w:i/>
        </w:rPr>
        <w:t>Observation 1</w:t>
      </w:r>
      <w:r>
        <w:t xml:space="preserve">: The choice of a Doppler compensation algorithm has an impact on PUSCH performance. </w:t>
      </w:r>
    </w:p>
    <w:p w14:paraId="4F32DA43" w14:textId="77777777" w:rsidR="00F818D4" w:rsidRDefault="00F818D4" w:rsidP="00F818D4">
      <w:pPr>
        <w:spacing w:after="120"/>
        <w:ind w:left="284"/>
      </w:pPr>
      <w:r w:rsidRPr="00F52FD0">
        <w:rPr>
          <w:i/>
          <w:iCs/>
        </w:rPr>
        <w:t>Observation 2</w:t>
      </w:r>
      <w:r>
        <w:t xml:space="preserve">: The SNR values for Scenario 1-LTE500b and Scenario 3-LTE500b are less than the corresponding SNR for Scenarios 1 and 3, respectively, which seems to be odd. A similar observation is made for Scenario 1-LTE500a and Scenario 3-LTE500a.    </w:t>
      </w:r>
    </w:p>
    <w:p w14:paraId="4B82F383" w14:textId="431A6078" w:rsidR="003F3191" w:rsidRDefault="003F3191" w:rsidP="00A315CD">
      <w:pPr>
        <w:spacing w:after="0"/>
        <w:rPr>
          <w:bCs/>
        </w:rPr>
      </w:pPr>
    </w:p>
    <w:p w14:paraId="65F3A8FE" w14:textId="2B2C2F2F" w:rsidR="006E237F" w:rsidRDefault="006E237F" w:rsidP="00A315CD">
      <w:pPr>
        <w:spacing w:after="0"/>
        <w:rPr>
          <w:bCs/>
        </w:rPr>
      </w:pPr>
      <w:r>
        <w:rPr>
          <w:bCs/>
        </w:rPr>
        <w:t>From the observations, we propose the following:</w:t>
      </w:r>
    </w:p>
    <w:p w14:paraId="591AE5DB" w14:textId="77777777" w:rsidR="006E237F" w:rsidRDefault="006E237F" w:rsidP="00A315CD">
      <w:pPr>
        <w:spacing w:after="0"/>
        <w:rPr>
          <w:bCs/>
        </w:rPr>
      </w:pPr>
    </w:p>
    <w:p w14:paraId="3946A6EF" w14:textId="77777777" w:rsidR="00F818D4" w:rsidRPr="00C43453" w:rsidRDefault="00F818D4" w:rsidP="00F818D4">
      <w:pPr>
        <w:spacing w:after="120"/>
        <w:ind w:left="284"/>
        <w:rPr>
          <w:b/>
          <w:bCs/>
        </w:rPr>
      </w:pPr>
      <w:r w:rsidRPr="00C43453">
        <w:rPr>
          <w:b/>
          <w:bCs/>
        </w:rPr>
        <w:t xml:space="preserve">Proposal 1: SNR values for Scenario 1-LTE500b and Scenario 3-LTE500b that are smaller than the corresponding SNR for Scenario 1 and 3, respectively, should be excluded.   </w:t>
      </w:r>
    </w:p>
    <w:p w14:paraId="2F0DEF54" w14:textId="77777777" w:rsidR="00F818D4" w:rsidRDefault="00F818D4" w:rsidP="00F818D4">
      <w:pPr>
        <w:spacing w:after="120"/>
      </w:pPr>
      <w:r>
        <w:t xml:space="preserve">The same approach can be applied to Scenario 1 LTE500a and Scenario 3-LTE500a in which Scenario 1-LTE500b and Scenario 3-LTE500b are used as a baseline. </w:t>
      </w:r>
    </w:p>
    <w:p w14:paraId="22749B8B" w14:textId="77777777" w:rsidR="007E6AB8" w:rsidRPr="00CA4CFE" w:rsidRDefault="007E6AB8" w:rsidP="00EB305A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0A6BC57" w14:textId="454772F9" w:rsidR="00817831" w:rsidRDefault="006A3EDA" w:rsidP="00856D0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</w:t>
      </w:r>
      <w:r w:rsidR="00D01465">
        <w:rPr>
          <w:sz w:val="18"/>
          <w:lang w:eastAsia="zh-CN"/>
        </w:rPr>
        <w:t>1</w:t>
      </w:r>
      <w:r w:rsidR="00566403">
        <w:rPr>
          <w:sz w:val="18"/>
          <w:lang w:eastAsia="zh-CN"/>
        </w:rPr>
        <w:t>588</w:t>
      </w:r>
      <w:r w:rsidR="00BC0F57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, </w:t>
      </w:r>
      <w:r w:rsidR="00357A06" w:rsidRPr="00357A06">
        <w:rPr>
          <w:sz w:val="18"/>
          <w:lang w:eastAsia="zh-CN"/>
        </w:rPr>
        <w:t>CR to TS 36.104 Introduction of PUSCH performance requirements for enhanced HST scenario</w:t>
      </w:r>
      <w:r>
        <w:rPr>
          <w:sz w:val="18"/>
          <w:lang w:eastAsia="zh-CN"/>
        </w:rPr>
        <w:t>, NTT DoCoMo</w:t>
      </w:r>
    </w:p>
    <w:p w14:paraId="1A20EBE7" w14:textId="1FBCE058" w:rsidR="00026EBF" w:rsidRDefault="00026EBF" w:rsidP="00856D0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R4-1913369, </w:t>
      </w:r>
      <w:r w:rsidRPr="00026EBF">
        <w:rPr>
          <w:sz w:val="18"/>
          <w:lang w:eastAsia="zh-CN"/>
        </w:rPr>
        <w:t>Summary of ideal and impairment results for LTE Rel-16 HST BS demodulation requirement</w:t>
      </w:r>
      <w:r>
        <w:rPr>
          <w:sz w:val="18"/>
          <w:lang w:eastAsia="zh-CN"/>
        </w:rPr>
        <w:t>, Samsung</w:t>
      </w:r>
    </w:p>
    <w:p w14:paraId="1C04B120" w14:textId="0D01E16B" w:rsidR="00E26803" w:rsidRDefault="00E26803" w:rsidP="00E2680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R4-191</w:t>
      </w:r>
      <w:r w:rsidR="00F678C6">
        <w:rPr>
          <w:sz w:val="18"/>
          <w:lang w:eastAsia="zh-CN"/>
        </w:rPr>
        <w:t>2478</w:t>
      </w:r>
      <w:r>
        <w:rPr>
          <w:sz w:val="18"/>
          <w:lang w:eastAsia="zh-CN"/>
        </w:rPr>
        <w:t xml:space="preserve">, </w:t>
      </w:r>
      <w:r w:rsidR="00F678C6" w:rsidRPr="00F678C6">
        <w:rPr>
          <w:sz w:val="18"/>
          <w:lang w:eastAsia="zh-CN"/>
        </w:rPr>
        <w:t>On PUSCH simulation results for Rel-16 LTE HST</w:t>
      </w:r>
      <w:r>
        <w:rPr>
          <w:sz w:val="18"/>
          <w:lang w:eastAsia="zh-CN"/>
        </w:rPr>
        <w:t>, Nokia, Nokia Shanghai Bell</w:t>
      </w:r>
    </w:p>
    <w:p w14:paraId="2BF750DC" w14:textId="77777777" w:rsidR="00E26803" w:rsidRPr="00194E87" w:rsidRDefault="00E26803" w:rsidP="00856D0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6BA2CC2F" w14:textId="5F801D62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50F4319C" w14:textId="432014EC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40CF871D" w14:textId="747F3428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4F00CD74" w14:textId="6CD6BCC5" w:rsidR="00EB52CA" w:rsidRDefault="00EB52CA" w:rsidP="00856D07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1F98077F" w14:textId="4E75FC3B" w:rsidR="000913C6" w:rsidRDefault="000913C6" w:rsidP="00856D07">
      <w:pPr>
        <w:rPr>
          <w:lang w:eastAsia="zh-CN"/>
        </w:rPr>
      </w:pPr>
    </w:p>
    <w:sectPr w:rsidR="000913C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0B16A" w14:textId="77777777" w:rsidR="0070793C" w:rsidRDefault="0070793C">
      <w:r>
        <w:separator/>
      </w:r>
    </w:p>
  </w:endnote>
  <w:endnote w:type="continuationSeparator" w:id="0">
    <w:p w14:paraId="4F5A4365" w14:textId="77777777" w:rsidR="0070793C" w:rsidRDefault="00707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B2AEF" w14:textId="77777777" w:rsidR="0070793C" w:rsidRDefault="0070793C">
      <w:r>
        <w:separator/>
      </w:r>
    </w:p>
  </w:footnote>
  <w:footnote w:type="continuationSeparator" w:id="0">
    <w:p w14:paraId="4242034B" w14:textId="77777777" w:rsidR="0070793C" w:rsidRDefault="007079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2AE26CE2"/>
    <w:multiLevelType w:val="hybridMultilevel"/>
    <w:tmpl w:val="AE50A76C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10ADE"/>
    <w:multiLevelType w:val="hybridMultilevel"/>
    <w:tmpl w:val="9F007402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5121FD"/>
    <w:multiLevelType w:val="hybridMultilevel"/>
    <w:tmpl w:val="4D38D392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05AA4"/>
    <w:multiLevelType w:val="hybridMultilevel"/>
    <w:tmpl w:val="DC94CD56"/>
    <w:lvl w:ilvl="0" w:tplc="327E95C2">
      <w:start w:val="8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8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9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9"/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5"/>
  </w:num>
  <w:num w:numId="10">
    <w:abstractNumId w:val="6"/>
  </w:num>
  <w:num w:numId="11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C5"/>
    <w:rsid w:val="00001394"/>
    <w:rsid w:val="0000232F"/>
    <w:rsid w:val="00003286"/>
    <w:rsid w:val="00003395"/>
    <w:rsid w:val="00003794"/>
    <w:rsid w:val="00003938"/>
    <w:rsid w:val="00004FFE"/>
    <w:rsid w:val="00005225"/>
    <w:rsid w:val="0000577B"/>
    <w:rsid w:val="00006FFD"/>
    <w:rsid w:val="000101CB"/>
    <w:rsid w:val="0001145D"/>
    <w:rsid w:val="000137F6"/>
    <w:rsid w:val="00014971"/>
    <w:rsid w:val="00014F06"/>
    <w:rsid w:val="00015CD9"/>
    <w:rsid w:val="00016775"/>
    <w:rsid w:val="000168E5"/>
    <w:rsid w:val="00016F09"/>
    <w:rsid w:val="0001729E"/>
    <w:rsid w:val="00017313"/>
    <w:rsid w:val="0001781D"/>
    <w:rsid w:val="000201C5"/>
    <w:rsid w:val="00020C10"/>
    <w:rsid w:val="000219E6"/>
    <w:rsid w:val="0002216B"/>
    <w:rsid w:val="00022199"/>
    <w:rsid w:val="00022A2A"/>
    <w:rsid w:val="00022ADA"/>
    <w:rsid w:val="0002364E"/>
    <w:rsid w:val="00023E7D"/>
    <w:rsid w:val="00024019"/>
    <w:rsid w:val="00024379"/>
    <w:rsid w:val="00025E43"/>
    <w:rsid w:val="00026EBF"/>
    <w:rsid w:val="00027998"/>
    <w:rsid w:val="000300D0"/>
    <w:rsid w:val="00030117"/>
    <w:rsid w:val="000305C8"/>
    <w:rsid w:val="0003062F"/>
    <w:rsid w:val="00030689"/>
    <w:rsid w:val="00031385"/>
    <w:rsid w:val="000318A3"/>
    <w:rsid w:val="00032411"/>
    <w:rsid w:val="000325C7"/>
    <w:rsid w:val="0003263E"/>
    <w:rsid w:val="00033397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11FC"/>
    <w:rsid w:val="0004136B"/>
    <w:rsid w:val="00041D9E"/>
    <w:rsid w:val="000425A0"/>
    <w:rsid w:val="00042BC0"/>
    <w:rsid w:val="000430C4"/>
    <w:rsid w:val="00043847"/>
    <w:rsid w:val="00045386"/>
    <w:rsid w:val="00045573"/>
    <w:rsid w:val="00045A17"/>
    <w:rsid w:val="00045CA2"/>
    <w:rsid w:val="0004638A"/>
    <w:rsid w:val="00047148"/>
    <w:rsid w:val="00051942"/>
    <w:rsid w:val="00051EB7"/>
    <w:rsid w:val="000520FC"/>
    <w:rsid w:val="00052496"/>
    <w:rsid w:val="00052C39"/>
    <w:rsid w:val="00053DCD"/>
    <w:rsid w:val="000545C7"/>
    <w:rsid w:val="00054789"/>
    <w:rsid w:val="000547AB"/>
    <w:rsid w:val="0005499B"/>
    <w:rsid w:val="00054AC3"/>
    <w:rsid w:val="00055026"/>
    <w:rsid w:val="00056418"/>
    <w:rsid w:val="0005709F"/>
    <w:rsid w:val="000570FC"/>
    <w:rsid w:val="00057822"/>
    <w:rsid w:val="00057F78"/>
    <w:rsid w:val="00060096"/>
    <w:rsid w:val="00060C9E"/>
    <w:rsid w:val="00060D35"/>
    <w:rsid w:val="0006187C"/>
    <w:rsid w:val="00061921"/>
    <w:rsid w:val="000625DE"/>
    <w:rsid w:val="0006320C"/>
    <w:rsid w:val="00065015"/>
    <w:rsid w:val="00065115"/>
    <w:rsid w:val="00065BE3"/>
    <w:rsid w:val="000667FA"/>
    <w:rsid w:val="000670D8"/>
    <w:rsid w:val="000678B6"/>
    <w:rsid w:val="000709A2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77F9B"/>
    <w:rsid w:val="00080512"/>
    <w:rsid w:val="0008085A"/>
    <w:rsid w:val="00080A51"/>
    <w:rsid w:val="00080B3B"/>
    <w:rsid w:val="00081167"/>
    <w:rsid w:val="000812D1"/>
    <w:rsid w:val="00081968"/>
    <w:rsid w:val="00081B44"/>
    <w:rsid w:val="00081E64"/>
    <w:rsid w:val="0008220E"/>
    <w:rsid w:val="000830B8"/>
    <w:rsid w:val="0008317A"/>
    <w:rsid w:val="00083B41"/>
    <w:rsid w:val="0008605F"/>
    <w:rsid w:val="000860F2"/>
    <w:rsid w:val="000864E7"/>
    <w:rsid w:val="000868FF"/>
    <w:rsid w:val="00087A51"/>
    <w:rsid w:val="00090468"/>
    <w:rsid w:val="00090AEC"/>
    <w:rsid w:val="000913C6"/>
    <w:rsid w:val="000915A3"/>
    <w:rsid w:val="00092463"/>
    <w:rsid w:val="0009290B"/>
    <w:rsid w:val="000929ED"/>
    <w:rsid w:val="00092ABC"/>
    <w:rsid w:val="00092BA9"/>
    <w:rsid w:val="00092E7E"/>
    <w:rsid w:val="00094C46"/>
    <w:rsid w:val="00094ECB"/>
    <w:rsid w:val="00096CEB"/>
    <w:rsid w:val="00097704"/>
    <w:rsid w:val="000A055C"/>
    <w:rsid w:val="000A12F6"/>
    <w:rsid w:val="000A1A7C"/>
    <w:rsid w:val="000A2CDC"/>
    <w:rsid w:val="000A318A"/>
    <w:rsid w:val="000A3CED"/>
    <w:rsid w:val="000A4929"/>
    <w:rsid w:val="000A61B2"/>
    <w:rsid w:val="000B120E"/>
    <w:rsid w:val="000B1591"/>
    <w:rsid w:val="000B1FAB"/>
    <w:rsid w:val="000B249B"/>
    <w:rsid w:val="000B26A4"/>
    <w:rsid w:val="000B280F"/>
    <w:rsid w:val="000B32EB"/>
    <w:rsid w:val="000B335E"/>
    <w:rsid w:val="000B5B1D"/>
    <w:rsid w:val="000B6232"/>
    <w:rsid w:val="000B6309"/>
    <w:rsid w:val="000B641A"/>
    <w:rsid w:val="000B64DD"/>
    <w:rsid w:val="000B677B"/>
    <w:rsid w:val="000B69AF"/>
    <w:rsid w:val="000B7BCF"/>
    <w:rsid w:val="000C02AD"/>
    <w:rsid w:val="000C02E7"/>
    <w:rsid w:val="000C0896"/>
    <w:rsid w:val="000C0932"/>
    <w:rsid w:val="000C0B53"/>
    <w:rsid w:val="000C0E34"/>
    <w:rsid w:val="000C1D2F"/>
    <w:rsid w:val="000C250C"/>
    <w:rsid w:val="000C347A"/>
    <w:rsid w:val="000C3813"/>
    <w:rsid w:val="000C4C2F"/>
    <w:rsid w:val="000C522B"/>
    <w:rsid w:val="000C5240"/>
    <w:rsid w:val="000C5EEC"/>
    <w:rsid w:val="000C6059"/>
    <w:rsid w:val="000C6412"/>
    <w:rsid w:val="000C7533"/>
    <w:rsid w:val="000C767F"/>
    <w:rsid w:val="000C7830"/>
    <w:rsid w:val="000D0177"/>
    <w:rsid w:val="000D045A"/>
    <w:rsid w:val="000D0B0A"/>
    <w:rsid w:val="000D1195"/>
    <w:rsid w:val="000D1F45"/>
    <w:rsid w:val="000D258A"/>
    <w:rsid w:val="000D2665"/>
    <w:rsid w:val="000D4010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2728"/>
    <w:rsid w:val="000E3BB9"/>
    <w:rsid w:val="000E3EEC"/>
    <w:rsid w:val="000E5089"/>
    <w:rsid w:val="000E6DBE"/>
    <w:rsid w:val="000F0B58"/>
    <w:rsid w:val="000F1EB5"/>
    <w:rsid w:val="000F2D09"/>
    <w:rsid w:val="000F33DD"/>
    <w:rsid w:val="000F3A33"/>
    <w:rsid w:val="000F46D5"/>
    <w:rsid w:val="000F5377"/>
    <w:rsid w:val="000F53C9"/>
    <w:rsid w:val="000F583D"/>
    <w:rsid w:val="000F6BC6"/>
    <w:rsid w:val="000F6C5A"/>
    <w:rsid w:val="000F7070"/>
    <w:rsid w:val="00100977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2D2"/>
    <w:rsid w:val="0011170B"/>
    <w:rsid w:val="00111E62"/>
    <w:rsid w:val="00112A7D"/>
    <w:rsid w:val="00112D54"/>
    <w:rsid w:val="00116519"/>
    <w:rsid w:val="00116542"/>
    <w:rsid w:val="00116FEE"/>
    <w:rsid w:val="0011746D"/>
    <w:rsid w:val="001174DB"/>
    <w:rsid w:val="00120924"/>
    <w:rsid w:val="00120D51"/>
    <w:rsid w:val="00120E37"/>
    <w:rsid w:val="00120FE2"/>
    <w:rsid w:val="001210CB"/>
    <w:rsid w:val="001215DD"/>
    <w:rsid w:val="00121AA2"/>
    <w:rsid w:val="00123002"/>
    <w:rsid w:val="00124190"/>
    <w:rsid w:val="00124CD8"/>
    <w:rsid w:val="00124F0E"/>
    <w:rsid w:val="00124F8D"/>
    <w:rsid w:val="0012615D"/>
    <w:rsid w:val="0012622C"/>
    <w:rsid w:val="0012693D"/>
    <w:rsid w:val="00126BD2"/>
    <w:rsid w:val="001274A1"/>
    <w:rsid w:val="00130097"/>
    <w:rsid w:val="00130CBC"/>
    <w:rsid w:val="0013180A"/>
    <w:rsid w:val="0013236E"/>
    <w:rsid w:val="0013315F"/>
    <w:rsid w:val="001332DE"/>
    <w:rsid w:val="00133A59"/>
    <w:rsid w:val="00133F7C"/>
    <w:rsid w:val="001353E5"/>
    <w:rsid w:val="00135E4A"/>
    <w:rsid w:val="00135F96"/>
    <w:rsid w:val="00136A5D"/>
    <w:rsid w:val="00136B0F"/>
    <w:rsid w:val="001375DD"/>
    <w:rsid w:val="001400EB"/>
    <w:rsid w:val="001401AD"/>
    <w:rsid w:val="00140F23"/>
    <w:rsid w:val="0014162C"/>
    <w:rsid w:val="00141EE0"/>
    <w:rsid w:val="00142802"/>
    <w:rsid w:val="00143DD8"/>
    <w:rsid w:val="00144301"/>
    <w:rsid w:val="0014532E"/>
    <w:rsid w:val="00145575"/>
    <w:rsid w:val="00145B12"/>
    <w:rsid w:val="00146E3E"/>
    <w:rsid w:val="00147B64"/>
    <w:rsid w:val="00147BFE"/>
    <w:rsid w:val="0015012B"/>
    <w:rsid w:val="001505E0"/>
    <w:rsid w:val="001509A1"/>
    <w:rsid w:val="00151494"/>
    <w:rsid w:val="00151F66"/>
    <w:rsid w:val="00152531"/>
    <w:rsid w:val="0015283E"/>
    <w:rsid w:val="00152B85"/>
    <w:rsid w:val="00153509"/>
    <w:rsid w:val="00154186"/>
    <w:rsid w:val="00155CB8"/>
    <w:rsid w:val="001561D6"/>
    <w:rsid w:val="00156314"/>
    <w:rsid w:val="00156404"/>
    <w:rsid w:val="001568FC"/>
    <w:rsid w:val="00156982"/>
    <w:rsid w:val="00156CF3"/>
    <w:rsid w:val="00156E07"/>
    <w:rsid w:val="00156FB9"/>
    <w:rsid w:val="00156FF5"/>
    <w:rsid w:val="0015761F"/>
    <w:rsid w:val="001578A3"/>
    <w:rsid w:val="001579AA"/>
    <w:rsid w:val="0016077E"/>
    <w:rsid w:val="00160B04"/>
    <w:rsid w:val="0016115E"/>
    <w:rsid w:val="00161CBA"/>
    <w:rsid w:val="0016399D"/>
    <w:rsid w:val="00164BEC"/>
    <w:rsid w:val="001652CB"/>
    <w:rsid w:val="001654C3"/>
    <w:rsid w:val="00165859"/>
    <w:rsid w:val="00165E3F"/>
    <w:rsid w:val="00165EBA"/>
    <w:rsid w:val="0016633B"/>
    <w:rsid w:val="001677EE"/>
    <w:rsid w:val="001679C6"/>
    <w:rsid w:val="00167A34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CDA"/>
    <w:rsid w:val="001741A0"/>
    <w:rsid w:val="00174590"/>
    <w:rsid w:val="0017480F"/>
    <w:rsid w:val="00176C9E"/>
    <w:rsid w:val="00176E94"/>
    <w:rsid w:val="00177314"/>
    <w:rsid w:val="00177DB9"/>
    <w:rsid w:val="00180647"/>
    <w:rsid w:val="00180CD8"/>
    <w:rsid w:val="00180FEF"/>
    <w:rsid w:val="0018168F"/>
    <w:rsid w:val="0018171E"/>
    <w:rsid w:val="00182716"/>
    <w:rsid w:val="00182A75"/>
    <w:rsid w:val="00183421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2033"/>
    <w:rsid w:val="00192542"/>
    <w:rsid w:val="00192BFD"/>
    <w:rsid w:val="00193842"/>
    <w:rsid w:val="001939BB"/>
    <w:rsid w:val="00193F76"/>
    <w:rsid w:val="00193F8E"/>
    <w:rsid w:val="0019456A"/>
    <w:rsid w:val="0019456D"/>
    <w:rsid w:val="00194CD0"/>
    <w:rsid w:val="00194E87"/>
    <w:rsid w:val="00194E93"/>
    <w:rsid w:val="0019592F"/>
    <w:rsid w:val="00195B50"/>
    <w:rsid w:val="0019676D"/>
    <w:rsid w:val="00196899"/>
    <w:rsid w:val="00197806"/>
    <w:rsid w:val="001A0CD1"/>
    <w:rsid w:val="001A0E05"/>
    <w:rsid w:val="001A155A"/>
    <w:rsid w:val="001A17B4"/>
    <w:rsid w:val="001A1E62"/>
    <w:rsid w:val="001A2A06"/>
    <w:rsid w:val="001A2B11"/>
    <w:rsid w:val="001A2BA4"/>
    <w:rsid w:val="001A3089"/>
    <w:rsid w:val="001A3785"/>
    <w:rsid w:val="001A41B6"/>
    <w:rsid w:val="001A4CDE"/>
    <w:rsid w:val="001A6AB5"/>
    <w:rsid w:val="001A7957"/>
    <w:rsid w:val="001B00C0"/>
    <w:rsid w:val="001B08F8"/>
    <w:rsid w:val="001B216C"/>
    <w:rsid w:val="001B223F"/>
    <w:rsid w:val="001B2441"/>
    <w:rsid w:val="001B24C8"/>
    <w:rsid w:val="001B35D2"/>
    <w:rsid w:val="001B4811"/>
    <w:rsid w:val="001B49C9"/>
    <w:rsid w:val="001B58C1"/>
    <w:rsid w:val="001B6A7A"/>
    <w:rsid w:val="001B6CE7"/>
    <w:rsid w:val="001B7423"/>
    <w:rsid w:val="001B7DA9"/>
    <w:rsid w:val="001C0A61"/>
    <w:rsid w:val="001C0B90"/>
    <w:rsid w:val="001C0C31"/>
    <w:rsid w:val="001C1DB9"/>
    <w:rsid w:val="001C1E3A"/>
    <w:rsid w:val="001C3A2E"/>
    <w:rsid w:val="001C3D3C"/>
    <w:rsid w:val="001C47AF"/>
    <w:rsid w:val="001C4920"/>
    <w:rsid w:val="001C5CCF"/>
    <w:rsid w:val="001C6209"/>
    <w:rsid w:val="001C65A5"/>
    <w:rsid w:val="001C6D8F"/>
    <w:rsid w:val="001C7029"/>
    <w:rsid w:val="001C7288"/>
    <w:rsid w:val="001D0022"/>
    <w:rsid w:val="001D0105"/>
    <w:rsid w:val="001D02E1"/>
    <w:rsid w:val="001D13D2"/>
    <w:rsid w:val="001D1734"/>
    <w:rsid w:val="001D1786"/>
    <w:rsid w:val="001D18A5"/>
    <w:rsid w:val="001D24FC"/>
    <w:rsid w:val="001D2D88"/>
    <w:rsid w:val="001D373B"/>
    <w:rsid w:val="001D3BFF"/>
    <w:rsid w:val="001D582D"/>
    <w:rsid w:val="001D6431"/>
    <w:rsid w:val="001D662B"/>
    <w:rsid w:val="001D68E2"/>
    <w:rsid w:val="001D74F1"/>
    <w:rsid w:val="001D7865"/>
    <w:rsid w:val="001D7A0A"/>
    <w:rsid w:val="001E0B3F"/>
    <w:rsid w:val="001E0EA8"/>
    <w:rsid w:val="001E16B7"/>
    <w:rsid w:val="001E22D1"/>
    <w:rsid w:val="001E23BF"/>
    <w:rsid w:val="001E3612"/>
    <w:rsid w:val="001E3BBF"/>
    <w:rsid w:val="001E40F3"/>
    <w:rsid w:val="001E43A8"/>
    <w:rsid w:val="001E44B9"/>
    <w:rsid w:val="001E5673"/>
    <w:rsid w:val="001E5E16"/>
    <w:rsid w:val="001E72F0"/>
    <w:rsid w:val="001E7664"/>
    <w:rsid w:val="001E7A50"/>
    <w:rsid w:val="001F051B"/>
    <w:rsid w:val="001F0674"/>
    <w:rsid w:val="001F0801"/>
    <w:rsid w:val="001F0D98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D"/>
    <w:rsid w:val="001F36CE"/>
    <w:rsid w:val="001F3928"/>
    <w:rsid w:val="001F402C"/>
    <w:rsid w:val="001F5247"/>
    <w:rsid w:val="001F6A82"/>
    <w:rsid w:val="001F7831"/>
    <w:rsid w:val="001F7CC6"/>
    <w:rsid w:val="00200493"/>
    <w:rsid w:val="00200F65"/>
    <w:rsid w:val="002017B2"/>
    <w:rsid w:val="00201C2F"/>
    <w:rsid w:val="00201F9D"/>
    <w:rsid w:val="00202359"/>
    <w:rsid w:val="00204045"/>
    <w:rsid w:val="002048E6"/>
    <w:rsid w:val="00204A2C"/>
    <w:rsid w:val="00204A5B"/>
    <w:rsid w:val="00204AE6"/>
    <w:rsid w:val="00205969"/>
    <w:rsid w:val="00207580"/>
    <w:rsid w:val="00207992"/>
    <w:rsid w:val="00207EA9"/>
    <w:rsid w:val="0021103A"/>
    <w:rsid w:val="0021188E"/>
    <w:rsid w:val="00211D93"/>
    <w:rsid w:val="00214024"/>
    <w:rsid w:val="0021571B"/>
    <w:rsid w:val="00215A34"/>
    <w:rsid w:val="00216088"/>
    <w:rsid w:val="002169B5"/>
    <w:rsid w:val="00216AA5"/>
    <w:rsid w:val="00217539"/>
    <w:rsid w:val="0021781F"/>
    <w:rsid w:val="00217F5E"/>
    <w:rsid w:val="0022198D"/>
    <w:rsid w:val="002220DD"/>
    <w:rsid w:val="002237F4"/>
    <w:rsid w:val="002251A1"/>
    <w:rsid w:val="00225570"/>
    <w:rsid w:val="0022564E"/>
    <w:rsid w:val="00225CDF"/>
    <w:rsid w:val="00225CE7"/>
    <w:rsid w:val="00225D6A"/>
    <w:rsid w:val="00225D94"/>
    <w:rsid w:val="0022606D"/>
    <w:rsid w:val="00226ABD"/>
    <w:rsid w:val="0022727C"/>
    <w:rsid w:val="002274CA"/>
    <w:rsid w:val="002279C7"/>
    <w:rsid w:val="00227CA2"/>
    <w:rsid w:val="00230DFE"/>
    <w:rsid w:val="00231A80"/>
    <w:rsid w:val="00232222"/>
    <w:rsid w:val="00232544"/>
    <w:rsid w:val="002331E6"/>
    <w:rsid w:val="00233730"/>
    <w:rsid w:val="00233B94"/>
    <w:rsid w:val="00234E78"/>
    <w:rsid w:val="002355F2"/>
    <w:rsid w:val="00235A41"/>
    <w:rsid w:val="00235A95"/>
    <w:rsid w:val="00235D55"/>
    <w:rsid w:val="00235DED"/>
    <w:rsid w:val="002369CD"/>
    <w:rsid w:val="00237812"/>
    <w:rsid w:val="00237BBF"/>
    <w:rsid w:val="002408C3"/>
    <w:rsid w:val="00240C13"/>
    <w:rsid w:val="0024124B"/>
    <w:rsid w:val="00241B8E"/>
    <w:rsid w:val="00241DDE"/>
    <w:rsid w:val="00242193"/>
    <w:rsid w:val="00242DAB"/>
    <w:rsid w:val="00243733"/>
    <w:rsid w:val="00243FC7"/>
    <w:rsid w:val="00244765"/>
    <w:rsid w:val="00245AAB"/>
    <w:rsid w:val="0024661C"/>
    <w:rsid w:val="00246FE1"/>
    <w:rsid w:val="00247262"/>
    <w:rsid w:val="00247C33"/>
    <w:rsid w:val="00250282"/>
    <w:rsid w:val="002518B4"/>
    <w:rsid w:val="00251964"/>
    <w:rsid w:val="002519DA"/>
    <w:rsid w:val="00252F70"/>
    <w:rsid w:val="00252F9E"/>
    <w:rsid w:val="0025333F"/>
    <w:rsid w:val="002542DC"/>
    <w:rsid w:val="002546CA"/>
    <w:rsid w:val="002556E5"/>
    <w:rsid w:val="00255C8B"/>
    <w:rsid w:val="00256F2C"/>
    <w:rsid w:val="00257784"/>
    <w:rsid w:val="00260C85"/>
    <w:rsid w:val="00260FFE"/>
    <w:rsid w:val="00262A06"/>
    <w:rsid w:val="00262D54"/>
    <w:rsid w:val="0026359E"/>
    <w:rsid w:val="00263683"/>
    <w:rsid w:val="002647D9"/>
    <w:rsid w:val="00264E33"/>
    <w:rsid w:val="00265CC1"/>
    <w:rsid w:val="0026634C"/>
    <w:rsid w:val="002670C6"/>
    <w:rsid w:val="0027076F"/>
    <w:rsid w:val="002710CA"/>
    <w:rsid w:val="002714B8"/>
    <w:rsid w:val="002716D5"/>
    <w:rsid w:val="0027171E"/>
    <w:rsid w:val="0027278E"/>
    <w:rsid w:val="0027345D"/>
    <w:rsid w:val="00273F5D"/>
    <w:rsid w:val="002747EC"/>
    <w:rsid w:val="00274C8E"/>
    <w:rsid w:val="002766A0"/>
    <w:rsid w:val="00277E5B"/>
    <w:rsid w:val="002801D0"/>
    <w:rsid w:val="0028086C"/>
    <w:rsid w:val="00281D5D"/>
    <w:rsid w:val="0028270E"/>
    <w:rsid w:val="0028292F"/>
    <w:rsid w:val="0028297D"/>
    <w:rsid w:val="00283DC4"/>
    <w:rsid w:val="00283F97"/>
    <w:rsid w:val="00284494"/>
    <w:rsid w:val="002845F1"/>
    <w:rsid w:val="002849BD"/>
    <w:rsid w:val="0028529C"/>
    <w:rsid w:val="002855BF"/>
    <w:rsid w:val="0028563D"/>
    <w:rsid w:val="00285842"/>
    <w:rsid w:val="00285AB8"/>
    <w:rsid w:val="002862B7"/>
    <w:rsid w:val="002866ED"/>
    <w:rsid w:val="00286BBE"/>
    <w:rsid w:val="00287D40"/>
    <w:rsid w:val="00290875"/>
    <w:rsid w:val="00290AAA"/>
    <w:rsid w:val="00290BB8"/>
    <w:rsid w:val="0029185D"/>
    <w:rsid w:val="00291CA5"/>
    <w:rsid w:val="00292A17"/>
    <w:rsid w:val="00293986"/>
    <w:rsid w:val="002949B1"/>
    <w:rsid w:val="002950D0"/>
    <w:rsid w:val="002957C0"/>
    <w:rsid w:val="002961C5"/>
    <w:rsid w:val="00296E6D"/>
    <w:rsid w:val="0029701E"/>
    <w:rsid w:val="00297267"/>
    <w:rsid w:val="002A07A3"/>
    <w:rsid w:val="002A07ED"/>
    <w:rsid w:val="002A083F"/>
    <w:rsid w:val="002A0BEF"/>
    <w:rsid w:val="002A1633"/>
    <w:rsid w:val="002A19F0"/>
    <w:rsid w:val="002A2032"/>
    <w:rsid w:val="002A2045"/>
    <w:rsid w:val="002A2343"/>
    <w:rsid w:val="002A318A"/>
    <w:rsid w:val="002A370D"/>
    <w:rsid w:val="002A4791"/>
    <w:rsid w:val="002A59D6"/>
    <w:rsid w:val="002A5A95"/>
    <w:rsid w:val="002B0706"/>
    <w:rsid w:val="002B1472"/>
    <w:rsid w:val="002B1944"/>
    <w:rsid w:val="002B28C6"/>
    <w:rsid w:val="002B2ED4"/>
    <w:rsid w:val="002B3465"/>
    <w:rsid w:val="002B3792"/>
    <w:rsid w:val="002B475B"/>
    <w:rsid w:val="002B5588"/>
    <w:rsid w:val="002B6103"/>
    <w:rsid w:val="002B6F65"/>
    <w:rsid w:val="002B6FDB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32"/>
    <w:rsid w:val="002C1D62"/>
    <w:rsid w:val="002C1DFF"/>
    <w:rsid w:val="002C2A3E"/>
    <w:rsid w:val="002C2A89"/>
    <w:rsid w:val="002C52AF"/>
    <w:rsid w:val="002C52BA"/>
    <w:rsid w:val="002C5F85"/>
    <w:rsid w:val="002C64DE"/>
    <w:rsid w:val="002C6560"/>
    <w:rsid w:val="002C6896"/>
    <w:rsid w:val="002C7FDB"/>
    <w:rsid w:val="002C7FF2"/>
    <w:rsid w:val="002D0066"/>
    <w:rsid w:val="002D02DF"/>
    <w:rsid w:val="002D1160"/>
    <w:rsid w:val="002D1A3A"/>
    <w:rsid w:val="002D1E1E"/>
    <w:rsid w:val="002D3044"/>
    <w:rsid w:val="002D3588"/>
    <w:rsid w:val="002D373B"/>
    <w:rsid w:val="002D3E28"/>
    <w:rsid w:val="002D48FC"/>
    <w:rsid w:val="002D63AA"/>
    <w:rsid w:val="002D6A8B"/>
    <w:rsid w:val="002E0AAF"/>
    <w:rsid w:val="002E1102"/>
    <w:rsid w:val="002E1205"/>
    <w:rsid w:val="002E1E9F"/>
    <w:rsid w:val="002E6FBE"/>
    <w:rsid w:val="002E7C25"/>
    <w:rsid w:val="002F04D9"/>
    <w:rsid w:val="002F0D22"/>
    <w:rsid w:val="002F1F24"/>
    <w:rsid w:val="002F2212"/>
    <w:rsid w:val="002F3BCA"/>
    <w:rsid w:val="002F4A78"/>
    <w:rsid w:val="002F5FA8"/>
    <w:rsid w:val="002F6472"/>
    <w:rsid w:val="002F6D54"/>
    <w:rsid w:val="002F7CD5"/>
    <w:rsid w:val="002F7DF2"/>
    <w:rsid w:val="0030003D"/>
    <w:rsid w:val="00300226"/>
    <w:rsid w:val="0030022B"/>
    <w:rsid w:val="00300723"/>
    <w:rsid w:val="003009DC"/>
    <w:rsid w:val="00300C28"/>
    <w:rsid w:val="00301704"/>
    <w:rsid w:val="00301C59"/>
    <w:rsid w:val="00301EFC"/>
    <w:rsid w:val="00302050"/>
    <w:rsid w:val="00302B4C"/>
    <w:rsid w:val="00302BB7"/>
    <w:rsid w:val="00303406"/>
    <w:rsid w:val="00303DAD"/>
    <w:rsid w:val="00304264"/>
    <w:rsid w:val="003047DB"/>
    <w:rsid w:val="00304A13"/>
    <w:rsid w:val="00304A8D"/>
    <w:rsid w:val="00305C89"/>
    <w:rsid w:val="0030671D"/>
    <w:rsid w:val="003069EF"/>
    <w:rsid w:val="003076F5"/>
    <w:rsid w:val="003079B3"/>
    <w:rsid w:val="0031097B"/>
    <w:rsid w:val="003117C3"/>
    <w:rsid w:val="00312706"/>
    <w:rsid w:val="0031272A"/>
    <w:rsid w:val="00312ABB"/>
    <w:rsid w:val="0031342A"/>
    <w:rsid w:val="00313993"/>
    <w:rsid w:val="0031421B"/>
    <w:rsid w:val="003148E4"/>
    <w:rsid w:val="00314BBC"/>
    <w:rsid w:val="00315094"/>
    <w:rsid w:val="0031528F"/>
    <w:rsid w:val="003157BB"/>
    <w:rsid w:val="00316195"/>
    <w:rsid w:val="003161B4"/>
    <w:rsid w:val="00316970"/>
    <w:rsid w:val="003169C6"/>
    <w:rsid w:val="00316F06"/>
    <w:rsid w:val="003172DC"/>
    <w:rsid w:val="00317474"/>
    <w:rsid w:val="003227B9"/>
    <w:rsid w:val="003228FD"/>
    <w:rsid w:val="00322FA8"/>
    <w:rsid w:val="0032330B"/>
    <w:rsid w:val="0032340B"/>
    <w:rsid w:val="00323A89"/>
    <w:rsid w:val="00323E00"/>
    <w:rsid w:val="0032511B"/>
    <w:rsid w:val="00325B90"/>
    <w:rsid w:val="00325C07"/>
    <w:rsid w:val="00326069"/>
    <w:rsid w:val="00330099"/>
    <w:rsid w:val="00330940"/>
    <w:rsid w:val="0033123D"/>
    <w:rsid w:val="00331B72"/>
    <w:rsid w:val="00333470"/>
    <w:rsid w:val="00333613"/>
    <w:rsid w:val="00334208"/>
    <w:rsid w:val="0033498E"/>
    <w:rsid w:val="00334CA9"/>
    <w:rsid w:val="00335DA7"/>
    <w:rsid w:val="003371D2"/>
    <w:rsid w:val="003373E3"/>
    <w:rsid w:val="003375FE"/>
    <w:rsid w:val="00337923"/>
    <w:rsid w:val="00337961"/>
    <w:rsid w:val="00337D97"/>
    <w:rsid w:val="00337FC9"/>
    <w:rsid w:val="0034009D"/>
    <w:rsid w:val="00341229"/>
    <w:rsid w:val="00341442"/>
    <w:rsid w:val="003417E2"/>
    <w:rsid w:val="00341B26"/>
    <w:rsid w:val="00341C0C"/>
    <w:rsid w:val="0034350D"/>
    <w:rsid w:val="0034378F"/>
    <w:rsid w:val="00343E1B"/>
    <w:rsid w:val="00344062"/>
    <w:rsid w:val="00345218"/>
    <w:rsid w:val="0035116B"/>
    <w:rsid w:val="0035172F"/>
    <w:rsid w:val="00351742"/>
    <w:rsid w:val="0035201F"/>
    <w:rsid w:val="00352D97"/>
    <w:rsid w:val="003533A2"/>
    <w:rsid w:val="00354139"/>
    <w:rsid w:val="00354181"/>
    <w:rsid w:val="0035462D"/>
    <w:rsid w:val="00354A86"/>
    <w:rsid w:val="00355933"/>
    <w:rsid w:val="003559D4"/>
    <w:rsid w:val="00355FF1"/>
    <w:rsid w:val="003562F3"/>
    <w:rsid w:val="0035676E"/>
    <w:rsid w:val="00356FF5"/>
    <w:rsid w:val="0035791B"/>
    <w:rsid w:val="00357A06"/>
    <w:rsid w:val="00357B34"/>
    <w:rsid w:val="00357E1B"/>
    <w:rsid w:val="00360DD5"/>
    <w:rsid w:val="00361DAF"/>
    <w:rsid w:val="00362955"/>
    <w:rsid w:val="00363749"/>
    <w:rsid w:val="00363795"/>
    <w:rsid w:val="003641AB"/>
    <w:rsid w:val="00364728"/>
    <w:rsid w:val="00364F6E"/>
    <w:rsid w:val="0036520D"/>
    <w:rsid w:val="00366652"/>
    <w:rsid w:val="00366E55"/>
    <w:rsid w:val="00367759"/>
    <w:rsid w:val="003677E4"/>
    <w:rsid w:val="00370277"/>
    <w:rsid w:val="003714D3"/>
    <w:rsid w:val="00371FB8"/>
    <w:rsid w:val="00372132"/>
    <w:rsid w:val="00372233"/>
    <w:rsid w:val="003725F8"/>
    <w:rsid w:val="00372632"/>
    <w:rsid w:val="003726F0"/>
    <w:rsid w:val="00374848"/>
    <w:rsid w:val="00374D03"/>
    <w:rsid w:val="00375351"/>
    <w:rsid w:val="003753DF"/>
    <w:rsid w:val="003758B5"/>
    <w:rsid w:val="00375B9F"/>
    <w:rsid w:val="00376A5E"/>
    <w:rsid w:val="00376BCE"/>
    <w:rsid w:val="00376CC7"/>
    <w:rsid w:val="00376D80"/>
    <w:rsid w:val="00377828"/>
    <w:rsid w:val="00380F97"/>
    <w:rsid w:val="00381524"/>
    <w:rsid w:val="00382D02"/>
    <w:rsid w:val="003833A9"/>
    <w:rsid w:val="003838C5"/>
    <w:rsid w:val="00383D70"/>
    <w:rsid w:val="00384421"/>
    <w:rsid w:val="003854F9"/>
    <w:rsid w:val="00385C0E"/>
    <w:rsid w:val="003864E6"/>
    <w:rsid w:val="00386C99"/>
    <w:rsid w:val="003876D8"/>
    <w:rsid w:val="00390958"/>
    <w:rsid w:val="00390B8A"/>
    <w:rsid w:val="00390C05"/>
    <w:rsid w:val="00390D13"/>
    <w:rsid w:val="00391253"/>
    <w:rsid w:val="00391D97"/>
    <w:rsid w:val="00391F08"/>
    <w:rsid w:val="00392347"/>
    <w:rsid w:val="00392600"/>
    <w:rsid w:val="00392CF4"/>
    <w:rsid w:val="00393143"/>
    <w:rsid w:val="00393441"/>
    <w:rsid w:val="003934BF"/>
    <w:rsid w:val="00394287"/>
    <w:rsid w:val="00394576"/>
    <w:rsid w:val="00395A2D"/>
    <w:rsid w:val="003974CD"/>
    <w:rsid w:val="00397990"/>
    <w:rsid w:val="003A04D9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62EE"/>
    <w:rsid w:val="003A7332"/>
    <w:rsid w:val="003A7CB7"/>
    <w:rsid w:val="003A7E83"/>
    <w:rsid w:val="003B0D89"/>
    <w:rsid w:val="003B2AD4"/>
    <w:rsid w:val="003B2C80"/>
    <w:rsid w:val="003B2F68"/>
    <w:rsid w:val="003B3DFF"/>
    <w:rsid w:val="003B41F7"/>
    <w:rsid w:val="003B54BA"/>
    <w:rsid w:val="003B5B0A"/>
    <w:rsid w:val="003B6277"/>
    <w:rsid w:val="003B6CC2"/>
    <w:rsid w:val="003B7706"/>
    <w:rsid w:val="003B7BE5"/>
    <w:rsid w:val="003C0494"/>
    <w:rsid w:val="003C0559"/>
    <w:rsid w:val="003C088F"/>
    <w:rsid w:val="003C0905"/>
    <w:rsid w:val="003C13DA"/>
    <w:rsid w:val="003C17F9"/>
    <w:rsid w:val="003C1900"/>
    <w:rsid w:val="003C1E32"/>
    <w:rsid w:val="003C21BD"/>
    <w:rsid w:val="003C26D0"/>
    <w:rsid w:val="003C26E3"/>
    <w:rsid w:val="003C2A53"/>
    <w:rsid w:val="003C2C96"/>
    <w:rsid w:val="003C3485"/>
    <w:rsid w:val="003C34D2"/>
    <w:rsid w:val="003C39A1"/>
    <w:rsid w:val="003C433B"/>
    <w:rsid w:val="003C4341"/>
    <w:rsid w:val="003C457F"/>
    <w:rsid w:val="003C482B"/>
    <w:rsid w:val="003C4E37"/>
    <w:rsid w:val="003C5C2D"/>
    <w:rsid w:val="003C648A"/>
    <w:rsid w:val="003C68AB"/>
    <w:rsid w:val="003C6A4F"/>
    <w:rsid w:val="003C7291"/>
    <w:rsid w:val="003C77B3"/>
    <w:rsid w:val="003C79FD"/>
    <w:rsid w:val="003C7A7F"/>
    <w:rsid w:val="003C7C55"/>
    <w:rsid w:val="003D04CB"/>
    <w:rsid w:val="003D159B"/>
    <w:rsid w:val="003D1639"/>
    <w:rsid w:val="003D1E94"/>
    <w:rsid w:val="003D2AFB"/>
    <w:rsid w:val="003D2F36"/>
    <w:rsid w:val="003D4779"/>
    <w:rsid w:val="003D50FD"/>
    <w:rsid w:val="003D51BA"/>
    <w:rsid w:val="003D55FA"/>
    <w:rsid w:val="003D6E96"/>
    <w:rsid w:val="003D7797"/>
    <w:rsid w:val="003E1132"/>
    <w:rsid w:val="003E1239"/>
    <w:rsid w:val="003E16BE"/>
    <w:rsid w:val="003E22CA"/>
    <w:rsid w:val="003E24CA"/>
    <w:rsid w:val="003E30A2"/>
    <w:rsid w:val="003E3810"/>
    <w:rsid w:val="003E491B"/>
    <w:rsid w:val="003E5337"/>
    <w:rsid w:val="003E5FB1"/>
    <w:rsid w:val="003E648B"/>
    <w:rsid w:val="003E6A18"/>
    <w:rsid w:val="003E7054"/>
    <w:rsid w:val="003E70F7"/>
    <w:rsid w:val="003E74EE"/>
    <w:rsid w:val="003E7B0E"/>
    <w:rsid w:val="003F02B3"/>
    <w:rsid w:val="003F0469"/>
    <w:rsid w:val="003F0EE4"/>
    <w:rsid w:val="003F1569"/>
    <w:rsid w:val="003F2235"/>
    <w:rsid w:val="003F224F"/>
    <w:rsid w:val="003F28CE"/>
    <w:rsid w:val="003F28D0"/>
    <w:rsid w:val="003F30E7"/>
    <w:rsid w:val="003F3191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963"/>
    <w:rsid w:val="00404B34"/>
    <w:rsid w:val="00404E7C"/>
    <w:rsid w:val="004050DD"/>
    <w:rsid w:val="0040548A"/>
    <w:rsid w:val="004066C0"/>
    <w:rsid w:val="00407598"/>
    <w:rsid w:val="00407683"/>
    <w:rsid w:val="00410011"/>
    <w:rsid w:val="00410452"/>
    <w:rsid w:val="00412688"/>
    <w:rsid w:val="0041271A"/>
    <w:rsid w:val="0041296A"/>
    <w:rsid w:val="00412DC6"/>
    <w:rsid w:val="00414176"/>
    <w:rsid w:val="0041418B"/>
    <w:rsid w:val="00414759"/>
    <w:rsid w:val="004148A7"/>
    <w:rsid w:val="0041492B"/>
    <w:rsid w:val="00414CF4"/>
    <w:rsid w:val="00414DA9"/>
    <w:rsid w:val="00415E93"/>
    <w:rsid w:val="00415F11"/>
    <w:rsid w:val="00417D12"/>
    <w:rsid w:val="004202B4"/>
    <w:rsid w:val="00421024"/>
    <w:rsid w:val="004210C4"/>
    <w:rsid w:val="004213B8"/>
    <w:rsid w:val="0042236A"/>
    <w:rsid w:val="004227B8"/>
    <w:rsid w:val="004229FC"/>
    <w:rsid w:val="00422DE0"/>
    <w:rsid w:val="004256D9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5287"/>
    <w:rsid w:val="004363A9"/>
    <w:rsid w:val="00436536"/>
    <w:rsid w:val="00437074"/>
    <w:rsid w:val="00437943"/>
    <w:rsid w:val="00440AE1"/>
    <w:rsid w:val="004412B6"/>
    <w:rsid w:val="004414CD"/>
    <w:rsid w:val="00441AEA"/>
    <w:rsid w:val="00441DE8"/>
    <w:rsid w:val="00442797"/>
    <w:rsid w:val="00442B30"/>
    <w:rsid w:val="00444906"/>
    <w:rsid w:val="00445AB5"/>
    <w:rsid w:val="004467A5"/>
    <w:rsid w:val="00446984"/>
    <w:rsid w:val="00446ABE"/>
    <w:rsid w:val="0044798D"/>
    <w:rsid w:val="00447E8F"/>
    <w:rsid w:val="004506E4"/>
    <w:rsid w:val="00451057"/>
    <w:rsid w:val="004516EF"/>
    <w:rsid w:val="00451B12"/>
    <w:rsid w:val="00451BA2"/>
    <w:rsid w:val="004523F7"/>
    <w:rsid w:val="00452623"/>
    <w:rsid w:val="00452FB5"/>
    <w:rsid w:val="0045340C"/>
    <w:rsid w:val="0045347A"/>
    <w:rsid w:val="00454196"/>
    <w:rsid w:val="00454431"/>
    <w:rsid w:val="004546C5"/>
    <w:rsid w:val="004551C1"/>
    <w:rsid w:val="004557D5"/>
    <w:rsid w:val="00456607"/>
    <w:rsid w:val="00456F62"/>
    <w:rsid w:val="004615A9"/>
    <w:rsid w:val="004619FC"/>
    <w:rsid w:val="00462B98"/>
    <w:rsid w:val="0046341C"/>
    <w:rsid w:val="004636A7"/>
    <w:rsid w:val="00463DD6"/>
    <w:rsid w:val="00463E58"/>
    <w:rsid w:val="004652F9"/>
    <w:rsid w:val="00465722"/>
    <w:rsid w:val="00465869"/>
    <w:rsid w:val="00465DDF"/>
    <w:rsid w:val="00465E51"/>
    <w:rsid w:val="00466118"/>
    <w:rsid w:val="00466777"/>
    <w:rsid w:val="00466CDA"/>
    <w:rsid w:val="004673CF"/>
    <w:rsid w:val="00470D91"/>
    <w:rsid w:val="00470E65"/>
    <w:rsid w:val="00471085"/>
    <w:rsid w:val="00471D6D"/>
    <w:rsid w:val="0047241A"/>
    <w:rsid w:val="00472963"/>
    <w:rsid w:val="0047300C"/>
    <w:rsid w:val="00473341"/>
    <w:rsid w:val="00474072"/>
    <w:rsid w:val="004747B9"/>
    <w:rsid w:val="0047511F"/>
    <w:rsid w:val="00475471"/>
    <w:rsid w:val="00475C8E"/>
    <w:rsid w:val="00475F28"/>
    <w:rsid w:val="00476208"/>
    <w:rsid w:val="004762B4"/>
    <w:rsid w:val="00476542"/>
    <w:rsid w:val="00477238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1F04"/>
    <w:rsid w:val="00482066"/>
    <w:rsid w:val="0048229C"/>
    <w:rsid w:val="00482611"/>
    <w:rsid w:val="00482A4E"/>
    <w:rsid w:val="00482CCE"/>
    <w:rsid w:val="00482DDF"/>
    <w:rsid w:val="004851FC"/>
    <w:rsid w:val="00485A92"/>
    <w:rsid w:val="0048658F"/>
    <w:rsid w:val="00486622"/>
    <w:rsid w:val="00486810"/>
    <w:rsid w:val="00487036"/>
    <w:rsid w:val="004878A4"/>
    <w:rsid w:val="0049055B"/>
    <w:rsid w:val="004905DE"/>
    <w:rsid w:val="00491C33"/>
    <w:rsid w:val="00492696"/>
    <w:rsid w:val="00492FA8"/>
    <w:rsid w:val="004936AB"/>
    <w:rsid w:val="004936CC"/>
    <w:rsid w:val="0049393D"/>
    <w:rsid w:val="004944A1"/>
    <w:rsid w:val="00494AF1"/>
    <w:rsid w:val="00495C85"/>
    <w:rsid w:val="00497329"/>
    <w:rsid w:val="004976C6"/>
    <w:rsid w:val="00497EE3"/>
    <w:rsid w:val="004A0324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4427"/>
    <w:rsid w:val="004A51E7"/>
    <w:rsid w:val="004A525C"/>
    <w:rsid w:val="004A5EAA"/>
    <w:rsid w:val="004A6FB3"/>
    <w:rsid w:val="004A7ABF"/>
    <w:rsid w:val="004B0777"/>
    <w:rsid w:val="004B0FB3"/>
    <w:rsid w:val="004B12FD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5F7B"/>
    <w:rsid w:val="004B64DF"/>
    <w:rsid w:val="004B69B8"/>
    <w:rsid w:val="004B6AD9"/>
    <w:rsid w:val="004B6F07"/>
    <w:rsid w:val="004B6FBE"/>
    <w:rsid w:val="004B712E"/>
    <w:rsid w:val="004B754A"/>
    <w:rsid w:val="004B7703"/>
    <w:rsid w:val="004C0362"/>
    <w:rsid w:val="004C0A57"/>
    <w:rsid w:val="004C0D98"/>
    <w:rsid w:val="004C0DDB"/>
    <w:rsid w:val="004C0DF8"/>
    <w:rsid w:val="004C24CE"/>
    <w:rsid w:val="004C2A54"/>
    <w:rsid w:val="004C3619"/>
    <w:rsid w:val="004C3A3C"/>
    <w:rsid w:val="004C4FA3"/>
    <w:rsid w:val="004C555B"/>
    <w:rsid w:val="004C567B"/>
    <w:rsid w:val="004C5BD8"/>
    <w:rsid w:val="004C64FA"/>
    <w:rsid w:val="004C6C7E"/>
    <w:rsid w:val="004C7D84"/>
    <w:rsid w:val="004D00B6"/>
    <w:rsid w:val="004D0AD1"/>
    <w:rsid w:val="004D2543"/>
    <w:rsid w:val="004D2FAA"/>
    <w:rsid w:val="004D3526"/>
    <w:rsid w:val="004D3578"/>
    <w:rsid w:val="004D380D"/>
    <w:rsid w:val="004D5157"/>
    <w:rsid w:val="004D517A"/>
    <w:rsid w:val="004D578F"/>
    <w:rsid w:val="004D717D"/>
    <w:rsid w:val="004D781A"/>
    <w:rsid w:val="004E002D"/>
    <w:rsid w:val="004E1C04"/>
    <w:rsid w:val="004E213A"/>
    <w:rsid w:val="004E2B28"/>
    <w:rsid w:val="004E3247"/>
    <w:rsid w:val="004E343C"/>
    <w:rsid w:val="004E355D"/>
    <w:rsid w:val="004E3AD8"/>
    <w:rsid w:val="004E5A4E"/>
    <w:rsid w:val="004E5B96"/>
    <w:rsid w:val="004E6353"/>
    <w:rsid w:val="004E6C01"/>
    <w:rsid w:val="004E7854"/>
    <w:rsid w:val="004E7DCC"/>
    <w:rsid w:val="004F050A"/>
    <w:rsid w:val="004F0826"/>
    <w:rsid w:val="004F1EAA"/>
    <w:rsid w:val="004F2649"/>
    <w:rsid w:val="004F27DF"/>
    <w:rsid w:val="004F38F6"/>
    <w:rsid w:val="004F4265"/>
    <w:rsid w:val="004F4A45"/>
    <w:rsid w:val="004F5D05"/>
    <w:rsid w:val="004F6634"/>
    <w:rsid w:val="004F7241"/>
    <w:rsid w:val="004F7A2E"/>
    <w:rsid w:val="004F7F54"/>
    <w:rsid w:val="00500994"/>
    <w:rsid w:val="00502497"/>
    <w:rsid w:val="005025E4"/>
    <w:rsid w:val="00503171"/>
    <w:rsid w:val="005037C8"/>
    <w:rsid w:val="00504AF9"/>
    <w:rsid w:val="00504BAB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2ED8"/>
    <w:rsid w:val="00513228"/>
    <w:rsid w:val="0051369E"/>
    <w:rsid w:val="005145EB"/>
    <w:rsid w:val="0051469E"/>
    <w:rsid w:val="005148D5"/>
    <w:rsid w:val="00514A5B"/>
    <w:rsid w:val="00514FDD"/>
    <w:rsid w:val="005151D2"/>
    <w:rsid w:val="005159AD"/>
    <w:rsid w:val="005162AA"/>
    <w:rsid w:val="0051677E"/>
    <w:rsid w:val="005170BD"/>
    <w:rsid w:val="00517BA2"/>
    <w:rsid w:val="005208E9"/>
    <w:rsid w:val="005209F4"/>
    <w:rsid w:val="00521233"/>
    <w:rsid w:val="00521990"/>
    <w:rsid w:val="00522583"/>
    <w:rsid w:val="0052485A"/>
    <w:rsid w:val="00524CDC"/>
    <w:rsid w:val="00524D0B"/>
    <w:rsid w:val="005252D5"/>
    <w:rsid w:val="00525A81"/>
    <w:rsid w:val="00526CF5"/>
    <w:rsid w:val="00527A7F"/>
    <w:rsid w:val="00531003"/>
    <w:rsid w:val="00532C4A"/>
    <w:rsid w:val="00534247"/>
    <w:rsid w:val="0053430B"/>
    <w:rsid w:val="00534DA0"/>
    <w:rsid w:val="005351A0"/>
    <w:rsid w:val="00536298"/>
    <w:rsid w:val="00536BA1"/>
    <w:rsid w:val="005376E1"/>
    <w:rsid w:val="00540EF4"/>
    <w:rsid w:val="005414D3"/>
    <w:rsid w:val="0054183B"/>
    <w:rsid w:val="00541EE7"/>
    <w:rsid w:val="005422A2"/>
    <w:rsid w:val="005423DA"/>
    <w:rsid w:val="0054286D"/>
    <w:rsid w:val="0054288B"/>
    <w:rsid w:val="00543253"/>
    <w:rsid w:val="00543A10"/>
    <w:rsid w:val="00543E6C"/>
    <w:rsid w:val="00543FD1"/>
    <w:rsid w:val="0054569D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0B76"/>
    <w:rsid w:val="00552344"/>
    <w:rsid w:val="00552866"/>
    <w:rsid w:val="005534EB"/>
    <w:rsid w:val="00553612"/>
    <w:rsid w:val="0055397D"/>
    <w:rsid w:val="00553E02"/>
    <w:rsid w:val="0055439C"/>
    <w:rsid w:val="0055604F"/>
    <w:rsid w:val="00556297"/>
    <w:rsid w:val="00556F1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71D"/>
    <w:rsid w:val="0056573F"/>
    <w:rsid w:val="00565797"/>
    <w:rsid w:val="00566244"/>
    <w:rsid w:val="00566403"/>
    <w:rsid w:val="005664F5"/>
    <w:rsid w:val="0056697B"/>
    <w:rsid w:val="00567F07"/>
    <w:rsid w:val="00570014"/>
    <w:rsid w:val="00570975"/>
    <w:rsid w:val="00571CB6"/>
    <w:rsid w:val="00571D3A"/>
    <w:rsid w:val="00572D0F"/>
    <w:rsid w:val="0057312D"/>
    <w:rsid w:val="00573BD4"/>
    <w:rsid w:val="00573CED"/>
    <w:rsid w:val="00573D9A"/>
    <w:rsid w:val="005746EC"/>
    <w:rsid w:val="00574D08"/>
    <w:rsid w:val="005758A3"/>
    <w:rsid w:val="00575BD5"/>
    <w:rsid w:val="005765B0"/>
    <w:rsid w:val="00576882"/>
    <w:rsid w:val="00577837"/>
    <w:rsid w:val="00580B11"/>
    <w:rsid w:val="00580E0A"/>
    <w:rsid w:val="0058116C"/>
    <w:rsid w:val="00581AFF"/>
    <w:rsid w:val="00581F5D"/>
    <w:rsid w:val="0058227D"/>
    <w:rsid w:val="005831C4"/>
    <w:rsid w:val="00583614"/>
    <w:rsid w:val="0058394D"/>
    <w:rsid w:val="00583F9B"/>
    <w:rsid w:val="005840AE"/>
    <w:rsid w:val="00584167"/>
    <w:rsid w:val="00585D87"/>
    <w:rsid w:val="00586928"/>
    <w:rsid w:val="00587C55"/>
    <w:rsid w:val="0059000D"/>
    <w:rsid w:val="005905CB"/>
    <w:rsid w:val="00590B8A"/>
    <w:rsid w:val="0059169D"/>
    <w:rsid w:val="005919F2"/>
    <w:rsid w:val="00591D27"/>
    <w:rsid w:val="005921CE"/>
    <w:rsid w:val="0059234F"/>
    <w:rsid w:val="00592A31"/>
    <w:rsid w:val="00593554"/>
    <w:rsid w:val="005935C6"/>
    <w:rsid w:val="00594605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04D9"/>
    <w:rsid w:val="005A11AE"/>
    <w:rsid w:val="005A16DC"/>
    <w:rsid w:val="005A1848"/>
    <w:rsid w:val="005A403F"/>
    <w:rsid w:val="005A4170"/>
    <w:rsid w:val="005A420D"/>
    <w:rsid w:val="005A4BF0"/>
    <w:rsid w:val="005A525F"/>
    <w:rsid w:val="005A568E"/>
    <w:rsid w:val="005A64CD"/>
    <w:rsid w:val="005A6F0E"/>
    <w:rsid w:val="005A776E"/>
    <w:rsid w:val="005B0318"/>
    <w:rsid w:val="005B049A"/>
    <w:rsid w:val="005B0554"/>
    <w:rsid w:val="005B11F5"/>
    <w:rsid w:val="005B226E"/>
    <w:rsid w:val="005B262C"/>
    <w:rsid w:val="005B2EA4"/>
    <w:rsid w:val="005B3245"/>
    <w:rsid w:val="005B366D"/>
    <w:rsid w:val="005B39F5"/>
    <w:rsid w:val="005B4187"/>
    <w:rsid w:val="005B48A9"/>
    <w:rsid w:val="005B5357"/>
    <w:rsid w:val="005B5BC9"/>
    <w:rsid w:val="005B7CBE"/>
    <w:rsid w:val="005C048A"/>
    <w:rsid w:val="005C0FDB"/>
    <w:rsid w:val="005C106E"/>
    <w:rsid w:val="005C1826"/>
    <w:rsid w:val="005C1BF3"/>
    <w:rsid w:val="005C20D5"/>
    <w:rsid w:val="005C21D0"/>
    <w:rsid w:val="005C2293"/>
    <w:rsid w:val="005C244C"/>
    <w:rsid w:val="005C29C0"/>
    <w:rsid w:val="005C2B85"/>
    <w:rsid w:val="005C2F13"/>
    <w:rsid w:val="005C3529"/>
    <w:rsid w:val="005C38DE"/>
    <w:rsid w:val="005C3951"/>
    <w:rsid w:val="005C3E36"/>
    <w:rsid w:val="005C3F76"/>
    <w:rsid w:val="005C4707"/>
    <w:rsid w:val="005C475F"/>
    <w:rsid w:val="005C4DD8"/>
    <w:rsid w:val="005C531C"/>
    <w:rsid w:val="005C5AC8"/>
    <w:rsid w:val="005C632F"/>
    <w:rsid w:val="005C6349"/>
    <w:rsid w:val="005C65F8"/>
    <w:rsid w:val="005C6F99"/>
    <w:rsid w:val="005C70CF"/>
    <w:rsid w:val="005C7410"/>
    <w:rsid w:val="005C778C"/>
    <w:rsid w:val="005C7A81"/>
    <w:rsid w:val="005D0604"/>
    <w:rsid w:val="005D08EE"/>
    <w:rsid w:val="005D0A67"/>
    <w:rsid w:val="005D2077"/>
    <w:rsid w:val="005D24F1"/>
    <w:rsid w:val="005D343C"/>
    <w:rsid w:val="005D3933"/>
    <w:rsid w:val="005D3FCC"/>
    <w:rsid w:val="005D484F"/>
    <w:rsid w:val="005D54A3"/>
    <w:rsid w:val="005D64A4"/>
    <w:rsid w:val="005D762D"/>
    <w:rsid w:val="005E03EA"/>
    <w:rsid w:val="005E0E87"/>
    <w:rsid w:val="005E1BB6"/>
    <w:rsid w:val="005E1FB8"/>
    <w:rsid w:val="005E272C"/>
    <w:rsid w:val="005E2A2F"/>
    <w:rsid w:val="005E3684"/>
    <w:rsid w:val="005E36C3"/>
    <w:rsid w:val="005E4093"/>
    <w:rsid w:val="005E5F83"/>
    <w:rsid w:val="005E7206"/>
    <w:rsid w:val="005E7433"/>
    <w:rsid w:val="005E74E9"/>
    <w:rsid w:val="005E75AE"/>
    <w:rsid w:val="005F0869"/>
    <w:rsid w:val="005F08E0"/>
    <w:rsid w:val="005F0BE0"/>
    <w:rsid w:val="005F1D4F"/>
    <w:rsid w:val="005F2786"/>
    <w:rsid w:val="005F2F49"/>
    <w:rsid w:val="005F2F95"/>
    <w:rsid w:val="005F36D2"/>
    <w:rsid w:val="005F441F"/>
    <w:rsid w:val="005F5C79"/>
    <w:rsid w:val="005F5CCB"/>
    <w:rsid w:val="00600984"/>
    <w:rsid w:val="00600D2F"/>
    <w:rsid w:val="00600F0D"/>
    <w:rsid w:val="00601497"/>
    <w:rsid w:val="00601629"/>
    <w:rsid w:val="00602447"/>
    <w:rsid w:val="006028B1"/>
    <w:rsid w:val="00603126"/>
    <w:rsid w:val="00603467"/>
    <w:rsid w:val="00603723"/>
    <w:rsid w:val="00603B67"/>
    <w:rsid w:val="006040E7"/>
    <w:rsid w:val="00605848"/>
    <w:rsid w:val="00605D99"/>
    <w:rsid w:val="0060649A"/>
    <w:rsid w:val="00606702"/>
    <w:rsid w:val="00606D7F"/>
    <w:rsid w:val="0061122E"/>
    <w:rsid w:val="00611566"/>
    <w:rsid w:val="00611655"/>
    <w:rsid w:val="006120AA"/>
    <w:rsid w:val="00612421"/>
    <w:rsid w:val="00612B57"/>
    <w:rsid w:val="0061337F"/>
    <w:rsid w:val="00613736"/>
    <w:rsid w:val="0061462C"/>
    <w:rsid w:val="006151C4"/>
    <w:rsid w:val="00615898"/>
    <w:rsid w:val="00615C52"/>
    <w:rsid w:val="00616F25"/>
    <w:rsid w:val="0062315D"/>
    <w:rsid w:val="00624000"/>
    <w:rsid w:val="00625433"/>
    <w:rsid w:val="00625ACB"/>
    <w:rsid w:val="00625DC8"/>
    <w:rsid w:val="00626E03"/>
    <w:rsid w:val="00626F7A"/>
    <w:rsid w:val="00627AB0"/>
    <w:rsid w:val="00631A76"/>
    <w:rsid w:val="0063216C"/>
    <w:rsid w:val="00633831"/>
    <w:rsid w:val="00633D79"/>
    <w:rsid w:val="00634413"/>
    <w:rsid w:val="00634594"/>
    <w:rsid w:val="00640417"/>
    <w:rsid w:val="00640808"/>
    <w:rsid w:val="0064192E"/>
    <w:rsid w:val="006419CB"/>
    <w:rsid w:val="00641C14"/>
    <w:rsid w:val="00641D91"/>
    <w:rsid w:val="00642106"/>
    <w:rsid w:val="006423CF"/>
    <w:rsid w:val="00642578"/>
    <w:rsid w:val="0064273B"/>
    <w:rsid w:val="006428E0"/>
    <w:rsid w:val="00642BD2"/>
    <w:rsid w:val="0064349F"/>
    <w:rsid w:val="00643630"/>
    <w:rsid w:val="00644A4B"/>
    <w:rsid w:val="00644CBF"/>
    <w:rsid w:val="00645216"/>
    <w:rsid w:val="00646978"/>
    <w:rsid w:val="00646AE3"/>
    <w:rsid w:val="00646D99"/>
    <w:rsid w:val="00646EEB"/>
    <w:rsid w:val="00647178"/>
    <w:rsid w:val="0064721B"/>
    <w:rsid w:val="0064735C"/>
    <w:rsid w:val="006475B9"/>
    <w:rsid w:val="00647AE3"/>
    <w:rsid w:val="00647DC3"/>
    <w:rsid w:val="00647F98"/>
    <w:rsid w:val="00650229"/>
    <w:rsid w:val="006505D0"/>
    <w:rsid w:val="00650D26"/>
    <w:rsid w:val="006516F9"/>
    <w:rsid w:val="006518EC"/>
    <w:rsid w:val="006523BC"/>
    <w:rsid w:val="00652434"/>
    <w:rsid w:val="006526F6"/>
    <w:rsid w:val="0065488B"/>
    <w:rsid w:val="00654974"/>
    <w:rsid w:val="00654D3C"/>
    <w:rsid w:val="006550D8"/>
    <w:rsid w:val="006550E8"/>
    <w:rsid w:val="00655462"/>
    <w:rsid w:val="006556A1"/>
    <w:rsid w:val="00655EB0"/>
    <w:rsid w:val="00656803"/>
    <w:rsid w:val="00656910"/>
    <w:rsid w:val="006575D7"/>
    <w:rsid w:val="0065761C"/>
    <w:rsid w:val="00657CB0"/>
    <w:rsid w:val="00657D4A"/>
    <w:rsid w:val="00660C21"/>
    <w:rsid w:val="0066204B"/>
    <w:rsid w:val="00662087"/>
    <w:rsid w:val="0066266E"/>
    <w:rsid w:val="0066286C"/>
    <w:rsid w:val="00662874"/>
    <w:rsid w:val="0066356A"/>
    <w:rsid w:val="00663AAB"/>
    <w:rsid w:val="00664AA8"/>
    <w:rsid w:val="00664B16"/>
    <w:rsid w:val="00664E77"/>
    <w:rsid w:val="006653BE"/>
    <w:rsid w:val="006657B9"/>
    <w:rsid w:val="00665871"/>
    <w:rsid w:val="00665F61"/>
    <w:rsid w:val="00666BBD"/>
    <w:rsid w:val="00666DB8"/>
    <w:rsid w:val="00666E28"/>
    <w:rsid w:val="00667974"/>
    <w:rsid w:val="006703FB"/>
    <w:rsid w:val="00670B77"/>
    <w:rsid w:val="00671162"/>
    <w:rsid w:val="00671593"/>
    <w:rsid w:val="00671A14"/>
    <w:rsid w:val="00671C1D"/>
    <w:rsid w:val="00671F08"/>
    <w:rsid w:val="006732F8"/>
    <w:rsid w:val="006736B0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72A"/>
    <w:rsid w:val="0068199F"/>
    <w:rsid w:val="00681FF6"/>
    <w:rsid w:val="00682923"/>
    <w:rsid w:val="0068298F"/>
    <w:rsid w:val="006834D7"/>
    <w:rsid w:val="00683575"/>
    <w:rsid w:val="00683BB7"/>
    <w:rsid w:val="006845E0"/>
    <w:rsid w:val="00685F26"/>
    <w:rsid w:val="006863A6"/>
    <w:rsid w:val="00686AA0"/>
    <w:rsid w:val="0069179B"/>
    <w:rsid w:val="00691D46"/>
    <w:rsid w:val="00692EE9"/>
    <w:rsid w:val="0069324C"/>
    <w:rsid w:val="00693390"/>
    <w:rsid w:val="006937B3"/>
    <w:rsid w:val="00693EED"/>
    <w:rsid w:val="00695065"/>
    <w:rsid w:val="0069658C"/>
    <w:rsid w:val="006970C3"/>
    <w:rsid w:val="00697186"/>
    <w:rsid w:val="006A07BB"/>
    <w:rsid w:val="006A0932"/>
    <w:rsid w:val="006A0B35"/>
    <w:rsid w:val="006A16A6"/>
    <w:rsid w:val="006A1720"/>
    <w:rsid w:val="006A28E7"/>
    <w:rsid w:val="006A31F8"/>
    <w:rsid w:val="006A3EDA"/>
    <w:rsid w:val="006A5601"/>
    <w:rsid w:val="006A666E"/>
    <w:rsid w:val="006A7289"/>
    <w:rsid w:val="006A7B1A"/>
    <w:rsid w:val="006B0016"/>
    <w:rsid w:val="006B19D5"/>
    <w:rsid w:val="006B1A09"/>
    <w:rsid w:val="006B1A23"/>
    <w:rsid w:val="006B1D50"/>
    <w:rsid w:val="006B2790"/>
    <w:rsid w:val="006B35AF"/>
    <w:rsid w:val="006B3E38"/>
    <w:rsid w:val="006B4927"/>
    <w:rsid w:val="006B51AB"/>
    <w:rsid w:val="006B5CC4"/>
    <w:rsid w:val="006B5EC0"/>
    <w:rsid w:val="006B5F61"/>
    <w:rsid w:val="006B67E3"/>
    <w:rsid w:val="006B6C1A"/>
    <w:rsid w:val="006B6C6F"/>
    <w:rsid w:val="006C0278"/>
    <w:rsid w:val="006C115F"/>
    <w:rsid w:val="006C224F"/>
    <w:rsid w:val="006C22F3"/>
    <w:rsid w:val="006C2749"/>
    <w:rsid w:val="006C2F98"/>
    <w:rsid w:val="006C3327"/>
    <w:rsid w:val="006C3E37"/>
    <w:rsid w:val="006C451B"/>
    <w:rsid w:val="006C48CB"/>
    <w:rsid w:val="006C5601"/>
    <w:rsid w:val="006C66D8"/>
    <w:rsid w:val="006C7481"/>
    <w:rsid w:val="006D021D"/>
    <w:rsid w:val="006D0617"/>
    <w:rsid w:val="006D1E24"/>
    <w:rsid w:val="006D3335"/>
    <w:rsid w:val="006D371A"/>
    <w:rsid w:val="006D445E"/>
    <w:rsid w:val="006D4700"/>
    <w:rsid w:val="006D473B"/>
    <w:rsid w:val="006D4791"/>
    <w:rsid w:val="006D5298"/>
    <w:rsid w:val="006D5B54"/>
    <w:rsid w:val="006D6055"/>
    <w:rsid w:val="006D610D"/>
    <w:rsid w:val="006D66DA"/>
    <w:rsid w:val="006D6AA5"/>
    <w:rsid w:val="006E05DE"/>
    <w:rsid w:val="006E0DAD"/>
    <w:rsid w:val="006E1B25"/>
    <w:rsid w:val="006E1C40"/>
    <w:rsid w:val="006E2143"/>
    <w:rsid w:val="006E237F"/>
    <w:rsid w:val="006E34BE"/>
    <w:rsid w:val="006E3633"/>
    <w:rsid w:val="006E407B"/>
    <w:rsid w:val="006E4C0A"/>
    <w:rsid w:val="006E4E53"/>
    <w:rsid w:val="006E5B2A"/>
    <w:rsid w:val="006E5E2C"/>
    <w:rsid w:val="006E64E9"/>
    <w:rsid w:val="006E6795"/>
    <w:rsid w:val="006E6FCE"/>
    <w:rsid w:val="006E78F2"/>
    <w:rsid w:val="006F0DA1"/>
    <w:rsid w:val="006F26FC"/>
    <w:rsid w:val="006F2E9B"/>
    <w:rsid w:val="006F3924"/>
    <w:rsid w:val="006F47F1"/>
    <w:rsid w:val="006F58C6"/>
    <w:rsid w:val="006F6A2C"/>
    <w:rsid w:val="006F6B68"/>
    <w:rsid w:val="006F6D80"/>
    <w:rsid w:val="006F766E"/>
    <w:rsid w:val="006F7DB7"/>
    <w:rsid w:val="00700604"/>
    <w:rsid w:val="007009E7"/>
    <w:rsid w:val="00701CB2"/>
    <w:rsid w:val="00702306"/>
    <w:rsid w:val="00703754"/>
    <w:rsid w:val="007054E8"/>
    <w:rsid w:val="0070582E"/>
    <w:rsid w:val="0070623F"/>
    <w:rsid w:val="00706AFE"/>
    <w:rsid w:val="00706D96"/>
    <w:rsid w:val="00706FF2"/>
    <w:rsid w:val="00707294"/>
    <w:rsid w:val="00707918"/>
    <w:rsid w:val="0070793C"/>
    <w:rsid w:val="00710DA0"/>
    <w:rsid w:val="00710DA5"/>
    <w:rsid w:val="007110A7"/>
    <w:rsid w:val="00712518"/>
    <w:rsid w:val="007128FB"/>
    <w:rsid w:val="00712B49"/>
    <w:rsid w:val="00712B4B"/>
    <w:rsid w:val="00712B78"/>
    <w:rsid w:val="00712DB2"/>
    <w:rsid w:val="0071384A"/>
    <w:rsid w:val="00713978"/>
    <w:rsid w:val="007145E6"/>
    <w:rsid w:val="00714643"/>
    <w:rsid w:val="00715F84"/>
    <w:rsid w:val="00716603"/>
    <w:rsid w:val="007176DB"/>
    <w:rsid w:val="007201A8"/>
    <w:rsid w:val="007202FD"/>
    <w:rsid w:val="00720D85"/>
    <w:rsid w:val="007217C8"/>
    <w:rsid w:val="007219CC"/>
    <w:rsid w:val="00721F53"/>
    <w:rsid w:val="0072270B"/>
    <w:rsid w:val="00722F04"/>
    <w:rsid w:val="007233DA"/>
    <w:rsid w:val="00724164"/>
    <w:rsid w:val="007241C2"/>
    <w:rsid w:val="007242A1"/>
    <w:rsid w:val="00724D84"/>
    <w:rsid w:val="00725B81"/>
    <w:rsid w:val="00726C03"/>
    <w:rsid w:val="00726ECF"/>
    <w:rsid w:val="00726F1B"/>
    <w:rsid w:val="0072799C"/>
    <w:rsid w:val="00727C09"/>
    <w:rsid w:val="00730BCF"/>
    <w:rsid w:val="00730F3B"/>
    <w:rsid w:val="00731CA9"/>
    <w:rsid w:val="00731E7A"/>
    <w:rsid w:val="0073273A"/>
    <w:rsid w:val="007328EF"/>
    <w:rsid w:val="00732B60"/>
    <w:rsid w:val="00734A5B"/>
    <w:rsid w:val="00734DAA"/>
    <w:rsid w:val="00734F92"/>
    <w:rsid w:val="00735536"/>
    <w:rsid w:val="0073590B"/>
    <w:rsid w:val="007360B6"/>
    <w:rsid w:val="00736319"/>
    <w:rsid w:val="00740732"/>
    <w:rsid w:val="00740F93"/>
    <w:rsid w:val="00741F98"/>
    <w:rsid w:val="00742092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99E"/>
    <w:rsid w:val="00751888"/>
    <w:rsid w:val="00751E84"/>
    <w:rsid w:val="0075362F"/>
    <w:rsid w:val="00753B45"/>
    <w:rsid w:val="007546F4"/>
    <w:rsid w:val="00755597"/>
    <w:rsid w:val="00755A57"/>
    <w:rsid w:val="00755CCE"/>
    <w:rsid w:val="00755D58"/>
    <w:rsid w:val="00756C1A"/>
    <w:rsid w:val="00756EB1"/>
    <w:rsid w:val="00756FAC"/>
    <w:rsid w:val="007572F7"/>
    <w:rsid w:val="00757932"/>
    <w:rsid w:val="00757D40"/>
    <w:rsid w:val="00761E70"/>
    <w:rsid w:val="0076387B"/>
    <w:rsid w:val="00763A99"/>
    <w:rsid w:val="00763C8A"/>
    <w:rsid w:val="0076438E"/>
    <w:rsid w:val="00764C02"/>
    <w:rsid w:val="00765218"/>
    <w:rsid w:val="0076547D"/>
    <w:rsid w:val="007657E3"/>
    <w:rsid w:val="00765BD6"/>
    <w:rsid w:val="00766007"/>
    <w:rsid w:val="00766522"/>
    <w:rsid w:val="00766EC0"/>
    <w:rsid w:val="00770113"/>
    <w:rsid w:val="00771220"/>
    <w:rsid w:val="00771AD4"/>
    <w:rsid w:val="0077207A"/>
    <w:rsid w:val="00772D0D"/>
    <w:rsid w:val="00773A5C"/>
    <w:rsid w:val="007747D8"/>
    <w:rsid w:val="007761DB"/>
    <w:rsid w:val="007766C4"/>
    <w:rsid w:val="0077696B"/>
    <w:rsid w:val="00776FD4"/>
    <w:rsid w:val="007779BB"/>
    <w:rsid w:val="0078038A"/>
    <w:rsid w:val="00780794"/>
    <w:rsid w:val="00781003"/>
    <w:rsid w:val="00781730"/>
    <w:rsid w:val="00781F0F"/>
    <w:rsid w:val="00781F91"/>
    <w:rsid w:val="00781F9F"/>
    <w:rsid w:val="0078309E"/>
    <w:rsid w:val="00783907"/>
    <w:rsid w:val="00783CF8"/>
    <w:rsid w:val="00783E47"/>
    <w:rsid w:val="00784632"/>
    <w:rsid w:val="0078481F"/>
    <w:rsid w:val="00784BE9"/>
    <w:rsid w:val="007852B9"/>
    <w:rsid w:val="0078543F"/>
    <w:rsid w:val="00785A41"/>
    <w:rsid w:val="00785BC3"/>
    <w:rsid w:val="00786DEF"/>
    <w:rsid w:val="00786FC0"/>
    <w:rsid w:val="0078727C"/>
    <w:rsid w:val="007875D5"/>
    <w:rsid w:val="007906A8"/>
    <w:rsid w:val="00790AB6"/>
    <w:rsid w:val="007915AE"/>
    <w:rsid w:val="00791790"/>
    <w:rsid w:val="00791D69"/>
    <w:rsid w:val="007929B5"/>
    <w:rsid w:val="00792C84"/>
    <w:rsid w:val="0079418D"/>
    <w:rsid w:val="0079422C"/>
    <w:rsid w:val="007942C3"/>
    <w:rsid w:val="00794703"/>
    <w:rsid w:val="00794870"/>
    <w:rsid w:val="00796976"/>
    <w:rsid w:val="00796C22"/>
    <w:rsid w:val="007A0BE6"/>
    <w:rsid w:val="007A0D95"/>
    <w:rsid w:val="007A16B5"/>
    <w:rsid w:val="007A16BB"/>
    <w:rsid w:val="007A1FF7"/>
    <w:rsid w:val="007A2E8D"/>
    <w:rsid w:val="007A3483"/>
    <w:rsid w:val="007A378E"/>
    <w:rsid w:val="007A4195"/>
    <w:rsid w:val="007A55A4"/>
    <w:rsid w:val="007A5A51"/>
    <w:rsid w:val="007A5B67"/>
    <w:rsid w:val="007A5FDD"/>
    <w:rsid w:val="007A6868"/>
    <w:rsid w:val="007A6A42"/>
    <w:rsid w:val="007A6DD5"/>
    <w:rsid w:val="007A7A31"/>
    <w:rsid w:val="007A7D56"/>
    <w:rsid w:val="007B0B24"/>
    <w:rsid w:val="007B18D8"/>
    <w:rsid w:val="007B2084"/>
    <w:rsid w:val="007B2D89"/>
    <w:rsid w:val="007B3094"/>
    <w:rsid w:val="007B3A8D"/>
    <w:rsid w:val="007B3ACF"/>
    <w:rsid w:val="007B3F32"/>
    <w:rsid w:val="007B3FBF"/>
    <w:rsid w:val="007B4E81"/>
    <w:rsid w:val="007B6357"/>
    <w:rsid w:val="007C023C"/>
    <w:rsid w:val="007C08AA"/>
    <w:rsid w:val="007C095F"/>
    <w:rsid w:val="007C0AC1"/>
    <w:rsid w:val="007C1600"/>
    <w:rsid w:val="007C20EA"/>
    <w:rsid w:val="007C367C"/>
    <w:rsid w:val="007C3C50"/>
    <w:rsid w:val="007C4927"/>
    <w:rsid w:val="007C50F5"/>
    <w:rsid w:val="007D07C8"/>
    <w:rsid w:val="007D0F1B"/>
    <w:rsid w:val="007D19D5"/>
    <w:rsid w:val="007D1D78"/>
    <w:rsid w:val="007D2051"/>
    <w:rsid w:val="007D2AE1"/>
    <w:rsid w:val="007D2D14"/>
    <w:rsid w:val="007D3827"/>
    <w:rsid w:val="007D39A4"/>
    <w:rsid w:val="007D4B8E"/>
    <w:rsid w:val="007D4FE5"/>
    <w:rsid w:val="007D53D3"/>
    <w:rsid w:val="007D581C"/>
    <w:rsid w:val="007D5D49"/>
    <w:rsid w:val="007D6B14"/>
    <w:rsid w:val="007D7E31"/>
    <w:rsid w:val="007E0814"/>
    <w:rsid w:val="007E0D24"/>
    <w:rsid w:val="007E0E7C"/>
    <w:rsid w:val="007E27AD"/>
    <w:rsid w:val="007E2CD5"/>
    <w:rsid w:val="007E2DA1"/>
    <w:rsid w:val="007E3081"/>
    <w:rsid w:val="007E3F64"/>
    <w:rsid w:val="007E4A34"/>
    <w:rsid w:val="007E5ACF"/>
    <w:rsid w:val="007E60F9"/>
    <w:rsid w:val="007E642B"/>
    <w:rsid w:val="007E6A0A"/>
    <w:rsid w:val="007E6AB8"/>
    <w:rsid w:val="007E7C28"/>
    <w:rsid w:val="007F01F1"/>
    <w:rsid w:val="007F0893"/>
    <w:rsid w:val="007F1777"/>
    <w:rsid w:val="007F2018"/>
    <w:rsid w:val="007F23BE"/>
    <w:rsid w:val="007F2467"/>
    <w:rsid w:val="007F2986"/>
    <w:rsid w:val="007F3BC4"/>
    <w:rsid w:val="007F5EEA"/>
    <w:rsid w:val="007F67AC"/>
    <w:rsid w:val="007F7580"/>
    <w:rsid w:val="007F79DA"/>
    <w:rsid w:val="00801A92"/>
    <w:rsid w:val="008028A4"/>
    <w:rsid w:val="00802DC7"/>
    <w:rsid w:val="008031D2"/>
    <w:rsid w:val="00803395"/>
    <w:rsid w:val="00803572"/>
    <w:rsid w:val="00803D4D"/>
    <w:rsid w:val="0080443D"/>
    <w:rsid w:val="00804595"/>
    <w:rsid w:val="00804F88"/>
    <w:rsid w:val="00805D37"/>
    <w:rsid w:val="008068B6"/>
    <w:rsid w:val="008068DC"/>
    <w:rsid w:val="00807879"/>
    <w:rsid w:val="0080787A"/>
    <w:rsid w:val="00807AEF"/>
    <w:rsid w:val="00807C18"/>
    <w:rsid w:val="00810AB1"/>
    <w:rsid w:val="008117EB"/>
    <w:rsid w:val="00811BC9"/>
    <w:rsid w:val="00812139"/>
    <w:rsid w:val="00812A8E"/>
    <w:rsid w:val="00812BCC"/>
    <w:rsid w:val="00814B79"/>
    <w:rsid w:val="00814BC8"/>
    <w:rsid w:val="00814E2A"/>
    <w:rsid w:val="00815DB9"/>
    <w:rsid w:val="00815DBE"/>
    <w:rsid w:val="008166F3"/>
    <w:rsid w:val="008168BA"/>
    <w:rsid w:val="00816D4D"/>
    <w:rsid w:val="00817695"/>
    <w:rsid w:val="00817831"/>
    <w:rsid w:val="00820547"/>
    <w:rsid w:val="00820A93"/>
    <w:rsid w:val="00820DB9"/>
    <w:rsid w:val="00821244"/>
    <w:rsid w:val="008222AE"/>
    <w:rsid w:val="008228E0"/>
    <w:rsid w:val="0082370A"/>
    <w:rsid w:val="0082399C"/>
    <w:rsid w:val="00823F2B"/>
    <w:rsid w:val="00824447"/>
    <w:rsid w:val="00824E66"/>
    <w:rsid w:val="008268CE"/>
    <w:rsid w:val="008272C7"/>
    <w:rsid w:val="00831426"/>
    <w:rsid w:val="008314F0"/>
    <w:rsid w:val="00831B65"/>
    <w:rsid w:val="00831B9B"/>
    <w:rsid w:val="00831C97"/>
    <w:rsid w:val="00832639"/>
    <w:rsid w:val="00832C2B"/>
    <w:rsid w:val="00833306"/>
    <w:rsid w:val="008341ED"/>
    <w:rsid w:val="00834289"/>
    <w:rsid w:val="00834AD1"/>
    <w:rsid w:val="008353F8"/>
    <w:rsid w:val="00835F19"/>
    <w:rsid w:val="00835F1C"/>
    <w:rsid w:val="00836965"/>
    <w:rsid w:val="0083716B"/>
    <w:rsid w:val="008372BB"/>
    <w:rsid w:val="00837BD5"/>
    <w:rsid w:val="00837C1C"/>
    <w:rsid w:val="008403D4"/>
    <w:rsid w:val="008411D4"/>
    <w:rsid w:val="00841C87"/>
    <w:rsid w:val="0084302F"/>
    <w:rsid w:val="00843911"/>
    <w:rsid w:val="00843BD9"/>
    <w:rsid w:val="008442AE"/>
    <w:rsid w:val="00844714"/>
    <w:rsid w:val="00844880"/>
    <w:rsid w:val="00844BBD"/>
    <w:rsid w:val="00846140"/>
    <w:rsid w:val="00846BBE"/>
    <w:rsid w:val="0084742D"/>
    <w:rsid w:val="0085047F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6D07"/>
    <w:rsid w:val="0085738A"/>
    <w:rsid w:val="00857920"/>
    <w:rsid w:val="0086046B"/>
    <w:rsid w:val="00860913"/>
    <w:rsid w:val="00860963"/>
    <w:rsid w:val="008610FC"/>
    <w:rsid w:val="008612FA"/>
    <w:rsid w:val="00861C2E"/>
    <w:rsid w:val="00861F3B"/>
    <w:rsid w:val="00862621"/>
    <w:rsid w:val="00862FD2"/>
    <w:rsid w:val="00863531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09D3"/>
    <w:rsid w:val="008716A0"/>
    <w:rsid w:val="008719BC"/>
    <w:rsid w:val="00871F20"/>
    <w:rsid w:val="00872417"/>
    <w:rsid w:val="0087405A"/>
    <w:rsid w:val="0087443D"/>
    <w:rsid w:val="008749BF"/>
    <w:rsid w:val="00874C3A"/>
    <w:rsid w:val="008768CA"/>
    <w:rsid w:val="008772B4"/>
    <w:rsid w:val="00877F26"/>
    <w:rsid w:val="00880559"/>
    <w:rsid w:val="00880AF8"/>
    <w:rsid w:val="0088160B"/>
    <w:rsid w:val="00881655"/>
    <w:rsid w:val="00881B80"/>
    <w:rsid w:val="008828ED"/>
    <w:rsid w:val="00883564"/>
    <w:rsid w:val="0088374C"/>
    <w:rsid w:val="00883787"/>
    <w:rsid w:val="008840FF"/>
    <w:rsid w:val="00884749"/>
    <w:rsid w:val="00884874"/>
    <w:rsid w:val="00884944"/>
    <w:rsid w:val="00884B9E"/>
    <w:rsid w:val="00884F39"/>
    <w:rsid w:val="00885110"/>
    <w:rsid w:val="00885950"/>
    <w:rsid w:val="00885C3D"/>
    <w:rsid w:val="0088694A"/>
    <w:rsid w:val="00886976"/>
    <w:rsid w:val="00886E81"/>
    <w:rsid w:val="00886F47"/>
    <w:rsid w:val="008902B9"/>
    <w:rsid w:val="008905D0"/>
    <w:rsid w:val="00891679"/>
    <w:rsid w:val="00891DB4"/>
    <w:rsid w:val="00893483"/>
    <w:rsid w:val="00894441"/>
    <w:rsid w:val="00894C4C"/>
    <w:rsid w:val="00895C2F"/>
    <w:rsid w:val="00897194"/>
    <w:rsid w:val="0089745C"/>
    <w:rsid w:val="00897657"/>
    <w:rsid w:val="008A06E7"/>
    <w:rsid w:val="008A0C5D"/>
    <w:rsid w:val="008A1F7A"/>
    <w:rsid w:val="008A227A"/>
    <w:rsid w:val="008A22B3"/>
    <w:rsid w:val="008A264E"/>
    <w:rsid w:val="008A2BCC"/>
    <w:rsid w:val="008A3A6D"/>
    <w:rsid w:val="008A4CE6"/>
    <w:rsid w:val="008A5872"/>
    <w:rsid w:val="008A59F5"/>
    <w:rsid w:val="008A5FEF"/>
    <w:rsid w:val="008A6694"/>
    <w:rsid w:val="008A6B5E"/>
    <w:rsid w:val="008A6FC4"/>
    <w:rsid w:val="008A73CC"/>
    <w:rsid w:val="008A7413"/>
    <w:rsid w:val="008A77F0"/>
    <w:rsid w:val="008B04A8"/>
    <w:rsid w:val="008B0648"/>
    <w:rsid w:val="008B0835"/>
    <w:rsid w:val="008B0DCB"/>
    <w:rsid w:val="008B15D7"/>
    <w:rsid w:val="008B2259"/>
    <w:rsid w:val="008B234F"/>
    <w:rsid w:val="008B31F0"/>
    <w:rsid w:val="008B36A2"/>
    <w:rsid w:val="008B41A3"/>
    <w:rsid w:val="008B46AA"/>
    <w:rsid w:val="008B58E0"/>
    <w:rsid w:val="008B5A23"/>
    <w:rsid w:val="008B61F3"/>
    <w:rsid w:val="008B7A6D"/>
    <w:rsid w:val="008C00D9"/>
    <w:rsid w:val="008C0A67"/>
    <w:rsid w:val="008C0D93"/>
    <w:rsid w:val="008C17B3"/>
    <w:rsid w:val="008C1D10"/>
    <w:rsid w:val="008C22F7"/>
    <w:rsid w:val="008C2FDD"/>
    <w:rsid w:val="008C3142"/>
    <w:rsid w:val="008C3221"/>
    <w:rsid w:val="008C3C76"/>
    <w:rsid w:val="008C567C"/>
    <w:rsid w:val="008C74ED"/>
    <w:rsid w:val="008D02BE"/>
    <w:rsid w:val="008D0C0E"/>
    <w:rsid w:val="008D146B"/>
    <w:rsid w:val="008D16CB"/>
    <w:rsid w:val="008D1E1B"/>
    <w:rsid w:val="008D264B"/>
    <w:rsid w:val="008D410B"/>
    <w:rsid w:val="008D4234"/>
    <w:rsid w:val="008D46A3"/>
    <w:rsid w:val="008D5273"/>
    <w:rsid w:val="008D5DF3"/>
    <w:rsid w:val="008D6662"/>
    <w:rsid w:val="008D6A4F"/>
    <w:rsid w:val="008D6C59"/>
    <w:rsid w:val="008D7B92"/>
    <w:rsid w:val="008D7B95"/>
    <w:rsid w:val="008D7E62"/>
    <w:rsid w:val="008D7E70"/>
    <w:rsid w:val="008E04EF"/>
    <w:rsid w:val="008E0843"/>
    <w:rsid w:val="008E0C15"/>
    <w:rsid w:val="008E0E2A"/>
    <w:rsid w:val="008E1DEF"/>
    <w:rsid w:val="008E3509"/>
    <w:rsid w:val="008E361B"/>
    <w:rsid w:val="008E3B4D"/>
    <w:rsid w:val="008E41BB"/>
    <w:rsid w:val="008E4342"/>
    <w:rsid w:val="008E524C"/>
    <w:rsid w:val="008E54CA"/>
    <w:rsid w:val="008E612D"/>
    <w:rsid w:val="008E74C1"/>
    <w:rsid w:val="008F017B"/>
    <w:rsid w:val="008F0251"/>
    <w:rsid w:val="008F03F8"/>
    <w:rsid w:val="008F085F"/>
    <w:rsid w:val="008F19F9"/>
    <w:rsid w:val="008F29B7"/>
    <w:rsid w:val="008F32DB"/>
    <w:rsid w:val="008F452B"/>
    <w:rsid w:val="008F462B"/>
    <w:rsid w:val="008F48CF"/>
    <w:rsid w:val="008F57C0"/>
    <w:rsid w:val="008F6363"/>
    <w:rsid w:val="008F6CF1"/>
    <w:rsid w:val="008F7587"/>
    <w:rsid w:val="008F7EA3"/>
    <w:rsid w:val="00900F25"/>
    <w:rsid w:val="00901DF8"/>
    <w:rsid w:val="009026F6"/>
    <w:rsid w:val="0090271F"/>
    <w:rsid w:val="00902F66"/>
    <w:rsid w:val="00903B1E"/>
    <w:rsid w:val="00903FC1"/>
    <w:rsid w:val="009057EE"/>
    <w:rsid w:val="00905CFC"/>
    <w:rsid w:val="00906E41"/>
    <w:rsid w:val="009073A7"/>
    <w:rsid w:val="00910425"/>
    <w:rsid w:val="00911615"/>
    <w:rsid w:val="009121FD"/>
    <w:rsid w:val="00912978"/>
    <w:rsid w:val="00912EEF"/>
    <w:rsid w:val="00914212"/>
    <w:rsid w:val="009158B3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207A"/>
    <w:rsid w:val="0092226C"/>
    <w:rsid w:val="0092291C"/>
    <w:rsid w:val="00922A02"/>
    <w:rsid w:val="009234AF"/>
    <w:rsid w:val="009236FB"/>
    <w:rsid w:val="00923C0B"/>
    <w:rsid w:val="00924E12"/>
    <w:rsid w:val="00925749"/>
    <w:rsid w:val="00925E66"/>
    <w:rsid w:val="00926A7C"/>
    <w:rsid w:val="00926D6F"/>
    <w:rsid w:val="00926D76"/>
    <w:rsid w:val="00926D86"/>
    <w:rsid w:val="0093063C"/>
    <w:rsid w:val="00931061"/>
    <w:rsid w:val="0093124F"/>
    <w:rsid w:val="009312D2"/>
    <w:rsid w:val="00931D57"/>
    <w:rsid w:val="0093215B"/>
    <w:rsid w:val="00932E11"/>
    <w:rsid w:val="00933DF8"/>
    <w:rsid w:val="00933E02"/>
    <w:rsid w:val="00934042"/>
    <w:rsid w:val="0093426C"/>
    <w:rsid w:val="0093444E"/>
    <w:rsid w:val="00934FB0"/>
    <w:rsid w:val="009359C1"/>
    <w:rsid w:val="009368F7"/>
    <w:rsid w:val="00937E12"/>
    <w:rsid w:val="009406E2"/>
    <w:rsid w:val="00941595"/>
    <w:rsid w:val="009416E2"/>
    <w:rsid w:val="00941871"/>
    <w:rsid w:val="00941A10"/>
    <w:rsid w:val="00942EC2"/>
    <w:rsid w:val="00943FA2"/>
    <w:rsid w:val="00944A41"/>
    <w:rsid w:val="00945BB5"/>
    <w:rsid w:val="009474DD"/>
    <w:rsid w:val="00951381"/>
    <w:rsid w:val="0095188F"/>
    <w:rsid w:val="0095190D"/>
    <w:rsid w:val="00954420"/>
    <w:rsid w:val="00954CCD"/>
    <w:rsid w:val="0095603D"/>
    <w:rsid w:val="0095644F"/>
    <w:rsid w:val="009565DF"/>
    <w:rsid w:val="00956878"/>
    <w:rsid w:val="009576B4"/>
    <w:rsid w:val="0096066B"/>
    <w:rsid w:val="00960A09"/>
    <w:rsid w:val="00960C22"/>
    <w:rsid w:val="009611DB"/>
    <w:rsid w:val="00961B32"/>
    <w:rsid w:val="0096225D"/>
    <w:rsid w:val="00963762"/>
    <w:rsid w:val="00964638"/>
    <w:rsid w:val="00964D5B"/>
    <w:rsid w:val="00966044"/>
    <w:rsid w:val="00966232"/>
    <w:rsid w:val="009664FF"/>
    <w:rsid w:val="0097004A"/>
    <w:rsid w:val="00970A77"/>
    <w:rsid w:val="00972DE9"/>
    <w:rsid w:val="00974179"/>
    <w:rsid w:val="00974BB0"/>
    <w:rsid w:val="00974D9E"/>
    <w:rsid w:val="00974F64"/>
    <w:rsid w:val="00974F6E"/>
    <w:rsid w:val="009758EE"/>
    <w:rsid w:val="00975A75"/>
    <w:rsid w:val="00976A43"/>
    <w:rsid w:val="00976A9F"/>
    <w:rsid w:val="00977040"/>
    <w:rsid w:val="0097790E"/>
    <w:rsid w:val="00977A97"/>
    <w:rsid w:val="00977E25"/>
    <w:rsid w:val="009802BA"/>
    <w:rsid w:val="00980458"/>
    <w:rsid w:val="00980D60"/>
    <w:rsid w:val="00983994"/>
    <w:rsid w:val="00984B64"/>
    <w:rsid w:val="00984D40"/>
    <w:rsid w:val="00985421"/>
    <w:rsid w:val="00985A20"/>
    <w:rsid w:val="00985AE8"/>
    <w:rsid w:val="00985DF7"/>
    <w:rsid w:val="00985E5D"/>
    <w:rsid w:val="00987D22"/>
    <w:rsid w:val="009905F8"/>
    <w:rsid w:val="009906FE"/>
    <w:rsid w:val="00990778"/>
    <w:rsid w:val="0099116A"/>
    <w:rsid w:val="0099136C"/>
    <w:rsid w:val="00991D6A"/>
    <w:rsid w:val="009922DE"/>
    <w:rsid w:val="009928BA"/>
    <w:rsid w:val="00992AF2"/>
    <w:rsid w:val="009957D3"/>
    <w:rsid w:val="00995800"/>
    <w:rsid w:val="00995FC7"/>
    <w:rsid w:val="00996B5C"/>
    <w:rsid w:val="00996D06"/>
    <w:rsid w:val="00997F3F"/>
    <w:rsid w:val="009A28DE"/>
    <w:rsid w:val="009A2E50"/>
    <w:rsid w:val="009A39B3"/>
    <w:rsid w:val="009A3B8C"/>
    <w:rsid w:val="009A3DD8"/>
    <w:rsid w:val="009A423C"/>
    <w:rsid w:val="009A4250"/>
    <w:rsid w:val="009A4864"/>
    <w:rsid w:val="009A693F"/>
    <w:rsid w:val="009A7A35"/>
    <w:rsid w:val="009A7AFB"/>
    <w:rsid w:val="009B04B1"/>
    <w:rsid w:val="009B07CD"/>
    <w:rsid w:val="009B1FB3"/>
    <w:rsid w:val="009B3579"/>
    <w:rsid w:val="009B6732"/>
    <w:rsid w:val="009B6A03"/>
    <w:rsid w:val="009B76A6"/>
    <w:rsid w:val="009C0424"/>
    <w:rsid w:val="009C0765"/>
    <w:rsid w:val="009C083A"/>
    <w:rsid w:val="009C0B86"/>
    <w:rsid w:val="009C0FC4"/>
    <w:rsid w:val="009C229E"/>
    <w:rsid w:val="009C23B4"/>
    <w:rsid w:val="009C26A2"/>
    <w:rsid w:val="009C2FF3"/>
    <w:rsid w:val="009C3AFC"/>
    <w:rsid w:val="009C3CDF"/>
    <w:rsid w:val="009C5EE1"/>
    <w:rsid w:val="009C6446"/>
    <w:rsid w:val="009C6B5B"/>
    <w:rsid w:val="009C7434"/>
    <w:rsid w:val="009C76AD"/>
    <w:rsid w:val="009C7FF2"/>
    <w:rsid w:val="009D00E7"/>
    <w:rsid w:val="009D08F7"/>
    <w:rsid w:val="009D148B"/>
    <w:rsid w:val="009D265D"/>
    <w:rsid w:val="009D2ACD"/>
    <w:rsid w:val="009D2B76"/>
    <w:rsid w:val="009D2CFC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32F1"/>
    <w:rsid w:val="009E360B"/>
    <w:rsid w:val="009E3B70"/>
    <w:rsid w:val="009E3EA6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50F"/>
    <w:rsid w:val="009F1CA2"/>
    <w:rsid w:val="009F1EC4"/>
    <w:rsid w:val="009F1EE5"/>
    <w:rsid w:val="009F2266"/>
    <w:rsid w:val="009F2DA3"/>
    <w:rsid w:val="009F3991"/>
    <w:rsid w:val="009F3AA4"/>
    <w:rsid w:val="009F3B17"/>
    <w:rsid w:val="009F4ED6"/>
    <w:rsid w:val="009F549B"/>
    <w:rsid w:val="009F5AA2"/>
    <w:rsid w:val="009F62EC"/>
    <w:rsid w:val="009F6A33"/>
    <w:rsid w:val="009F6E12"/>
    <w:rsid w:val="009F7596"/>
    <w:rsid w:val="009F7754"/>
    <w:rsid w:val="009F7A98"/>
    <w:rsid w:val="009F7CEF"/>
    <w:rsid w:val="00A00A04"/>
    <w:rsid w:val="00A0134F"/>
    <w:rsid w:val="00A01352"/>
    <w:rsid w:val="00A0254A"/>
    <w:rsid w:val="00A027F1"/>
    <w:rsid w:val="00A038F5"/>
    <w:rsid w:val="00A03DB5"/>
    <w:rsid w:val="00A03F3D"/>
    <w:rsid w:val="00A04540"/>
    <w:rsid w:val="00A04827"/>
    <w:rsid w:val="00A054DF"/>
    <w:rsid w:val="00A06261"/>
    <w:rsid w:val="00A067AE"/>
    <w:rsid w:val="00A06A73"/>
    <w:rsid w:val="00A10B8F"/>
    <w:rsid w:val="00A10F02"/>
    <w:rsid w:val="00A122CF"/>
    <w:rsid w:val="00A134E0"/>
    <w:rsid w:val="00A13705"/>
    <w:rsid w:val="00A13F60"/>
    <w:rsid w:val="00A14B2B"/>
    <w:rsid w:val="00A14FCC"/>
    <w:rsid w:val="00A15717"/>
    <w:rsid w:val="00A16385"/>
    <w:rsid w:val="00A209DD"/>
    <w:rsid w:val="00A21568"/>
    <w:rsid w:val="00A21CCF"/>
    <w:rsid w:val="00A21FCC"/>
    <w:rsid w:val="00A22BEA"/>
    <w:rsid w:val="00A22E99"/>
    <w:rsid w:val="00A22F86"/>
    <w:rsid w:val="00A23042"/>
    <w:rsid w:val="00A237D5"/>
    <w:rsid w:val="00A2442F"/>
    <w:rsid w:val="00A24481"/>
    <w:rsid w:val="00A25143"/>
    <w:rsid w:val="00A258E1"/>
    <w:rsid w:val="00A25F75"/>
    <w:rsid w:val="00A26442"/>
    <w:rsid w:val="00A273F8"/>
    <w:rsid w:val="00A315CD"/>
    <w:rsid w:val="00A325B1"/>
    <w:rsid w:val="00A3296D"/>
    <w:rsid w:val="00A32DA2"/>
    <w:rsid w:val="00A33651"/>
    <w:rsid w:val="00A33956"/>
    <w:rsid w:val="00A34058"/>
    <w:rsid w:val="00A34D24"/>
    <w:rsid w:val="00A354E8"/>
    <w:rsid w:val="00A35556"/>
    <w:rsid w:val="00A355CC"/>
    <w:rsid w:val="00A356F5"/>
    <w:rsid w:val="00A35D95"/>
    <w:rsid w:val="00A360E8"/>
    <w:rsid w:val="00A36196"/>
    <w:rsid w:val="00A3627C"/>
    <w:rsid w:val="00A369AA"/>
    <w:rsid w:val="00A36BCE"/>
    <w:rsid w:val="00A40721"/>
    <w:rsid w:val="00A419E2"/>
    <w:rsid w:val="00A41AF6"/>
    <w:rsid w:val="00A41B17"/>
    <w:rsid w:val="00A43498"/>
    <w:rsid w:val="00A43A5A"/>
    <w:rsid w:val="00A43EF3"/>
    <w:rsid w:val="00A445A5"/>
    <w:rsid w:val="00A45F51"/>
    <w:rsid w:val="00A45FE2"/>
    <w:rsid w:val="00A46022"/>
    <w:rsid w:val="00A46042"/>
    <w:rsid w:val="00A46C3D"/>
    <w:rsid w:val="00A46DA1"/>
    <w:rsid w:val="00A470B4"/>
    <w:rsid w:val="00A474E5"/>
    <w:rsid w:val="00A47851"/>
    <w:rsid w:val="00A5010F"/>
    <w:rsid w:val="00A50846"/>
    <w:rsid w:val="00A51764"/>
    <w:rsid w:val="00A51BEE"/>
    <w:rsid w:val="00A5224A"/>
    <w:rsid w:val="00A5239F"/>
    <w:rsid w:val="00A52411"/>
    <w:rsid w:val="00A52A31"/>
    <w:rsid w:val="00A52D84"/>
    <w:rsid w:val="00A52F42"/>
    <w:rsid w:val="00A53724"/>
    <w:rsid w:val="00A53D4C"/>
    <w:rsid w:val="00A53E27"/>
    <w:rsid w:val="00A54AC7"/>
    <w:rsid w:val="00A54C20"/>
    <w:rsid w:val="00A55381"/>
    <w:rsid w:val="00A558DF"/>
    <w:rsid w:val="00A559EF"/>
    <w:rsid w:val="00A55C7B"/>
    <w:rsid w:val="00A55F01"/>
    <w:rsid w:val="00A5684F"/>
    <w:rsid w:val="00A575A8"/>
    <w:rsid w:val="00A57D30"/>
    <w:rsid w:val="00A57DD3"/>
    <w:rsid w:val="00A6086D"/>
    <w:rsid w:val="00A61056"/>
    <w:rsid w:val="00A6230F"/>
    <w:rsid w:val="00A62753"/>
    <w:rsid w:val="00A630CF"/>
    <w:rsid w:val="00A63210"/>
    <w:rsid w:val="00A632BB"/>
    <w:rsid w:val="00A644B9"/>
    <w:rsid w:val="00A647C2"/>
    <w:rsid w:val="00A64F4D"/>
    <w:rsid w:val="00A65815"/>
    <w:rsid w:val="00A70614"/>
    <w:rsid w:val="00A70BEF"/>
    <w:rsid w:val="00A7177C"/>
    <w:rsid w:val="00A719F7"/>
    <w:rsid w:val="00A7217E"/>
    <w:rsid w:val="00A728E7"/>
    <w:rsid w:val="00A728E8"/>
    <w:rsid w:val="00A729AA"/>
    <w:rsid w:val="00A73BC2"/>
    <w:rsid w:val="00A73CBC"/>
    <w:rsid w:val="00A73D42"/>
    <w:rsid w:val="00A73F85"/>
    <w:rsid w:val="00A73FF0"/>
    <w:rsid w:val="00A744E3"/>
    <w:rsid w:val="00A7465F"/>
    <w:rsid w:val="00A7565B"/>
    <w:rsid w:val="00A75D4C"/>
    <w:rsid w:val="00A76B38"/>
    <w:rsid w:val="00A7740C"/>
    <w:rsid w:val="00A7772D"/>
    <w:rsid w:val="00A77F60"/>
    <w:rsid w:val="00A81231"/>
    <w:rsid w:val="00A81DF6"/>
    <w:rsid w:val="00A8206F"/>
    <w:rsid w:val="00A82240"/>
    <w:rsid w:val="00A82346"/>
    <w:rsid w:val="00A827AE"/>
    <w:rsid w:val="00A83D72"/>
    <w:rsid w:val="00A84464"/>
    <w:rsid w:val="00A8485E"/>
    <w:rsid w:val="00A849EF"/>
    <w:rsid w:val="00A84C86"/>
    <w:rsid w:val="00A87997"/>
    <w:rsid w:val="00A9066A"/>
    <w:rsid w:val="00A910F5"/>
    <w:rsid w:val="00A91160"/>
    <w:rsid w:val="00A91924"/>
    <w:rsid w:val="00A92A9A"/>
    <w:rsid w:val="00A93564"/>
    <w:rsid w:val="00A94C11"/>
    <w:rsid w:val="00A94F29"/>
    <w:rsid w:val="00A96290"/>
    <w:rsid w:val="00A9629A"/>
    <w:rsid w:val="00A9671C"/>
    <w:rsid w:val="00A96862"/>
    <w:rsid w:val="00A96C88"/>
    <w:rsid w:val="00A96ECF"/>
    <w:rsid w:val="00A973D8"/>
    <w:rsid w:val="00A97DA2"/>
    <w:rsid w:val="00AA1154"/>
    <w:rsid w:val="00AA13E2"/>
    <w:rsid w:val="00AA31D3"/>
    <w:rsid w:val="00AA3601"/>
    <w:rsid w:val="00AA416D"/>
    <w:rsid w:val="00AA4F35"/>
    <w:rsid w:val="00AA5E39"/>
    <w:rsid w:val="00AA74D0"/>
    <w:rsid w:val="00AA74E7"/>
    <w:rsid w:val="00AA754C"/>
    <w:rsid w:val="00AA76CE"/>
    <w:rsid w:val="00AB04FB"/>
    <w:rsid w:val="00AB0F79"/>
    <w:rsid w:val="00AB1EC0"/>
    <w:rsid w:val="00AB2034"/>
    <w:rsid w:val="00AB21D9"/>
    <w:rsid w:val="00AB3249"/>
    <w:rsid w:val="00AB5157"/>
    <w:rsid w:val="00AB55AC"/>
    <w:rsid w:val="00AB5F64"/>
    <w:rsid w:val="00AB6C35"/>
    <w:rsid w:val="00AB6E6B"/>
    <w:rsid w:val="00AB7C80"/>
    <w:rsid w:val="00AC0727"/>
    <w:rsid w:val="00AC178C"/>
    <w:rsid w:val="00AC1FA8"/>
    <w:rsid w:val="00AC2ED2"/>
    <w:rsid w:val="00AC43D6"/>
    <w:rsid w:val="00AC47DF"/>
    <w:rsid w:val="00AC4BFF"/>
    <w:rsid w:val="00AC4E29"/>
    <w:rsid w:val="00AC59FD"/>
    <w:rsid w:val="00AC5BCD"/>
    <w:rsid w:val="00AC687C"/>
    <w:rsid w:val="00AC6A5F"/>
    <w:rsid w:val="00AC7061"/>
    <w:rsid w:val="00AC72F0"/>
    <w:rsid w:val="00AC790E"/>
    <w:rsid w:val="00AC7B4D"/>
    <w:rsid w:val="00AD0320"/>
    <w:rsid w:val="00AD0ACD"/>
    <w:rsid w:val="00AD0C66"/>
    <w:rsid w:val="00AD1811"/>
    <w:rsid w:val="00AD29EB"/>
    <w:rsid w:val="00AD32A8"/>
    <w:rsid w:val="00AD4362"/>
    <w:rsid w:val="00AD47C0"/>
    <w:rsid w:val="00AD7A4A"/>
    <w:rsid w:val="00AD7B85"/>
    <w:rsid w:val="00AE040B"/>
    <w:rsid w:val="00AE0477"/>
    <w:rsid w:val="00AE1191"/>
    <w:rsid w:val="00AE1769"/>
    <w:rsid w:val="00AE18F1"/>
    <w:rsid w:val="00AE1A25"/>
    <w:rsid w:val="00AE1D17"/>
    <w:rsid w:val="00AE32AA"/>
    <w:rsid w:val="00AE3813"/>
    <w:rsid w:val="00AE3B0E"/>
    <w:rsid w:val="00AE5DE7"/>
    <w:rsid w:val="00AE79F2"/>
    <w:rsid w:val="00AF081D"/>
    <w:rsid w:val="00AF0963"/>
    <w:rsid w:val="00AF1B7B"/>
    <w:rsid w:val="00AF2018"/>
    <w:rsid w:val="00AF2A72"/>
    <w:rsid w:val="00AF2C78"/>
    <w:rsid w:val="00AF2F9A"/>
    <w:rsid w:val="00AF3271"/>
    <w:rsid w:val="00AF3DE5"/>
    <w:rsid w:val="00AF40AC"/>
    <w:rsid w:val="00AF4876"/>
    <w:rsid w:val="00AF6366"/>
    <w:rsid w:val="00B00D9F"/>
    <w:rsid w:val="00B00FC1"/>
    <w:rsid w:val="00B02F83"/>
    <w:rsid w:val="00B04677"/>
    <w:rsid w:val="00B05A08"/>
    <w:rsid w:val="00B05FE9"/>
    <w:rsid w:val="00B060A7"/>
    <w:rsid w:val="00B06236"/>
    <w:rsid w:val="00B0675F"/>
    <w:rsid w:val="00B075FF"/>
    <w:rsid w:val="00B106C3"/>
    <w:rsid w:val="00B114D3"/>
    <w:rsid w:val="00B117B3"/>
    <w:rsid w:val="00B12712"/>
    <w:rsid w:val="00B12DB9"/>
    <w:rsid w:val="00B13160"/>
    <w:rsid w:val="00B139DB"/>
    <w:rsid w:val="00B14063"/>
    <w:rsid w:val="00B14104"/>
    <w:rsid w:val="00B146DA"/>
    <w:rsid w:val="00B14766"/>
    <w:rsid w:val="00B148B7"/>
    <w:rsid w:val="00B151BE"/>
    <w:rsid w:val="00B15382"/>
    <w:rsid w:val="00B15449"/>
    <w:rsid w:val="00B1576F"/>
    <w:rsid w:val="00B1665C"/>
    <w:rsid w:val="00B16BE9"/>
    <w:rsid w:val="00B16CCF"/>
    <w:rsid w:val="00B175ED"/>
    <w:rsid w:val="00B17C97"/>
    <w:rsid w:val="00B20769"/>
    <w:rsid w:val="00B21926"/>
    <w:rsid w:val="00B21BF5"/>
    <w:rsid w:val="00B21FDB"/>
    <w:rsid w:val="00B220D6"/>
    <w:rsid w:val="00B22151"/>
    <w:rsid w:val="00B22242"/>
    <w:rsid w:val="00B22A1E"/>
    <w:rsid w:val="00B2449F"/>
    <w:rsid w:val="00B2453E"/>
    <w:rsid w:val="00B24615"/>
    <w:rsid w:val="00B24E06"/>
    <w:rsid w:val="00B252EE"/>
    <w:rsid w:val="00B25F4A"/>
    <w:rsid w:val="00B25FF5"/>
    <w:rsid w:val="00B26B60"/>
    <w:rsid w:val="00B26BC7"/>
    <w:rsid w:val="00B308D7"/>
    <w:rsid w:val="00B30D55"/>
    <w:rsid w:val="00B30EC7"/>
    <w:rsid w:val="00B31B54"/>
    <w:rsid w:val="00B31BBA"/>
    <w:rsid w:val="00B31C63"/>
    <w:rsid w:val="00B32938"/>
    <w:rsid w:val="00B32B05"/>
    <w:rsid w:val="00B32BE8"/>
    <w:rsid w:val="00B33E84"/>
    <w:rsid w:val="00B34971"/>
    <w:rsid w:val="00B35A7C"/>
    <w:rsid w:val="00B35D9B"/>
    <w:rsid w:val="00B3671D"/>
    <w:rsid w:val="00B36A57"/>
    <w:rsid w:val="00B36E5A"/>
    <w:rsid w:val="00B37400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CA9"/>
    <w:rsid w:val="00B449FC"/>
    <w:rsid w:val="00B44DF0"/>
    <w:rsid w:val="00B459C0"/>
    <w:rsid w:val="00B45B76"/>
    <w:rsid w:val="00B45DB0"/>
    <w:rsid w:val="00B45F9A"/>
    <w:rsid w:val="00B4613C"/>
    <w:rsid w:val="00B4629E"/>
    <w:rsid w:val="00B46779"/>
    <w:rsid w:val="00B47844"/>
    <w:rsid w:val="00B47ABD"/>
    <w:rsid w:val="00B47FD1"/>
    <w:rsid w:val="00B50EA8"/>
    <w:rsid w:val="00B52126"/>
    <w:rsid w:val="00B524C6"/>
    <w:rsid w:val="00B525EF"/>
    <w:rsid w:val="00B528E2"/>
    <w:rsid w:val="00B52ACC"/>
    <w:rsid w:val="00B53456"/>
    <w:rsid w:val="00B54546"/>
    <w:rsid w:val="00B54573"/>
    <w:rsid w:val="00B54815"/>
    <w:rsid w:val="00B54D64"/>
    <w:rsid w:val="00B55DB3"/>
    <w:rsid w:val="00B55E03"/>
    <w:rsid w:val="00B570CF"/>
    <w:rsid w:val="00B606C6"/>
    <w:rsid w:val="00B60A75"/>
    <w:rsid w:val="00B60B38"/>
    <w:rsid w:val="00B60B5F"/>
    <w:rsid w:val="00B60CFE"/>
    <w:rsid w:val="00B6113E"/>
    <w:rsid w:val="00B61D19"/>
    <w:rsid w:val="00B62C44"/>
    <w:rsid w:val="00B62D2E"/>
    <w:rsid w:val="00B62E47"/>
    <w:rsid w:val="00B630C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6558"/>
    <w:rsid w:val="00B670E7"/>
    <w:rsid w:val="00B67221"/>
    <w:rsid w:val="00B67AC0"/>
    <w:rsid w:val="00B71459"/>
    <w:rsid w:val="00B724FB"/>
    <w:rsid w:val="00B729B9"/>
    <w:rsid w:val="00B729FF"/>
    <w:rsid w:val="00B746FF"/>
    <w:rsid w:val="00B74F92"/>
    <w:rsid w:val="00B7513E"/>
    <w:rsid w:val="00B75553"/>
    <w:rsid w:val="00B76A76"/>
    <w:rsid w:val="00B76E54"/>
    <w:rsid w:val="00B76E58"/>
    <w:rsid w:val="00B76EBF"/>
    <w:rsid w:val="00B7710D"/>
    <w:rsid w:val="00B7739F"/>
    <w:rsid w:val="00B77D6F"/>
    <w:rsid w:val="00B807F9"/>
    <w:rsid w:val="00B80FD6"/>
    <w:rsid w:val="00B819BD"/>
    <w:rsid w:val="00B81B05"/>
    <w:rsid w:val="00B81D2E"/>
    <w:rsid w:val="00B81F83"/>
    <w:rsid w:val="00B82643"/>
    <w:rsid w:val="00B82C2F"/>
    <w:rsid w:val="00B83683"/>
    <w:rsid w:val="00B84530"/>
    <w:rsid w:val="00B8461B"/>
    <w:rsid w:val="00B84B6E"/>
    <w:rsid w:val="00B858DB"/>
    <w:rsid w:val="00B85923"/>
    <w:rsid w:val="00B87933"/>
    <w:rsid w:val="00B87F93"/>
    <w:rsid w:val="00B903C2"/>
    <w:rsid w:val="00B906FF"/>
    <w:rsid w:val="00B9279F"/>
    <w:rsid w:val="00B92995"/>
    <w:rsid w:val="00B92CBD"/>
    <w:rsid w:val="00B93022"/>
    <w:rsid w:val="00B938E1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7200"/>
    <w:rsid w:val="00B97B12"/>
    <w:rsid w:val="00B97D7C"/>
    <w:rsid w:val="00BA0577"/>
    <w:rsid w:val="00BA081E"/>
    <w:rsid w:val="00BA12FC"/>
    <w:rsid w:val="00BA247D"/>
    <w:rsid w:val="00BA256C"/>
    <w:rsid w:val="00BA2A00"/>
    <w:rsid w:val="00BA3C54"/>
    <w:rsid w:val="00BA3DDD"/>
    <w:rsid w:val="00BA408E"/>
    <w:rsid w:val="00BA4184"/>
    <w:rsid w:val="00BA5E93"/>
    <w:rsid w:val="00BA66B7"/>
    <w:rsid w:val="00BA6CA4"/>
    <w:rsid w:val="00BB0865"/>
    <w:rsid w:val="00BB0A65"/>
    <w:rsid w:val="00BB0B93"/>
    <w:rsid w:val="00BB148A"/>
    <w:rsid w:val="00BB17FC"/>
    <w:rsid w:val="00BB1907"/>
    <w:rsid w:val="00BB281D"/>
    <w:rsid w:val="00BB2E05"/>
    <w:rsid w:val="00BB3434"/>
    <w:rsid w:val="00BB38E8"/>
    <w:rsid w:val="00BB3E7D"/>
    <w:rsid w:val="00BB4DB2"/>
    <w:rsid w:val="00BB517D"/>
    <w:rsid w:val="00BB5729"/>
    <w:rsid w:val="00BB66AF"/>
    <w:rsid w:val="00BC0606"/>
    <w:rsid w:val="00BC084C"/>
    <w:rsid w:val="00BC0F57"/>
    <w:rsid w:val="00BC20E5"/>
    <w:rsid w:val="00BC371E"/>
    <w:rsid w:val="00BC3AAC"/>
    <w:rsid w:val="00BC3B6A"/>
    <w:rsid w:val="00BC4AB5"/>
    <w:rsid w:val="00BC4D65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0F4"/>
    <w:rsid w:val="00BD286F"/>
    <w:rsid w:val="00BD2D88"/>
    <w:rsid w:val="00BD2DA5"/>
    <w:rsid w:val="00BD4267"/>
    <w:rsid w:val="00BD46DB"/>
    <w:rsid w:val="00BD4CA6"/>
    <w:rsid w:val="00BD50C5"/>
    <w:rsid w:val="00BD52D6"/>
    <w:rsid w:val="00BD5A62"/>
    <w:rsid w:val="00BD609F"/>
    <w:rsid w:val="00BD6F24"/>
    <w:rsid w:val="00BD73F5"/>
    <w:rsid w:val="00BD7503"/>
    <w:rsid w:val="00BD7ACF"/>
    <w:rsid w:val="00BE0318"/>
    <w:rsid w:val="00BE031A"/>
    <w:rsid w:val="00BE074F"/>
    <w:rsid w:val="00BE1ADB"/>
    <w:rsid w:val="00BE2136"/>
    <w:rsid w:val="00BE2663"/>
    <w:rsid w:val="00BE3A44"/>
    <w:rsid w:val="00BE3D39"/>
    <w:rsid w:val="00BE4595"/>
    <w:rsid w:val="00BE4765"/>
    <w:rsid w:val="00BE4852"/>
    <w:rsid w:val="00BE49BF"/>
    <w:rsid w:val="00BE4B1F"/>
    <w:rsid w:val="00BE5542"/>
    <w:rsid w:val="00BE595A"/>
    <w:rsid w:val="00BE68CF"/>
    <w:rsid w:val="00BE6C19"/>
    <w:rsid w:val="00BE749D"/>
    <w:rsid w:val="00BF021E"/>
    <w:rsid w:val="00BF14D7"/>
    <w:rsid w:val="00BF266E"/>
    <w:rsid w:val="00BF2991"/>
    <w:rsid w:val="00BF2AA4"/>
    <w:rsid w:val="00BF372D"/>
    <w:rsid w:val="00BF4BDB"/>
    <w:rsid w:val="00BF4D83"/>
    <w:rsid w:val="00BF6645"/>
    <w:rsid w:val="00BF6940"/>
    <w:rsid w:val="00BF6F4B"/>
    <w:rsid w:val="00BF711F"/>
    <w:rsid w:val="00BF7487"/>
    <w:rsid w:val="00BF74DD"/>
    <w:rsid w:val="00BF774C"/>
    <w:rsid w:val="00C013D6"/>
    <w:rsid w:val="00C01810"/>
    <w:rsid w:val="00C01A70"/>
    <w:rsid w:val="00C02740"/>
    <w:rsid w:val="00C02A59"/>
    <w:rsid w:val="00C02D8A"/>
    <w:rsid w:val="00C03555"/>
    <w:rsid w:val="00C042E0"/>
    <w:rsid w:val="00C04D46"/>
    <w:rsid w:val="00C05945"/>
    <w:rsid w:val="00C06219"/>
    <w:rsid w:val="00C10352"/>
    <w:rsid w:val="00C10A4D"/>
    <w:rsid w:val="00C10CB9"/>
    <w:rsid w:val="00C10D87"/>
    <w:rsid w:val="00C11239"/>
    <w:rsid w:val="00C1180B"/>
    <w:rsid w:val="00C11B5A"/>
    <w:rsid w:val="00C12786"/>
    <w:rsid w:val="00C129CE"/>
    <w:rsid w:val="00C12B51"/>
    <w:rsid w:val="00C139A8"/>
    <w:rsid w:val="00C1587A"/>
    <w:rsid w:val="00C15FE0"/>
    <w:rsid w:val="00C160F4"/>
    <w:rsid w:val="00C162C4"/>
    <w:rsid w:val="00C164E0"/>
    <w:rsid w:val="00C16CAB"/>
    <w:rsid w:val="00C16F6D"/>
    <w:rsid w:val="00C175A4"/>
    <w:rsid w:val="00C17F2A"/>
    <w:rsid w:val="00C20286"/>
    <w:rsid w:val="00C203FD"/>
    <w:rsid w:val="00C21632"/>
    <w:rsid w:val="00C228EB"/>
    <w:rsid w:val="00C22AB3"/>
    <w:rsid w:val="00C23181"/>
    <w:rsid w:val="00C23E7E"/>
    <w:rsid w:val="00C2422B"/>
    <w:rsid w:val="00C24281"/>
    <w:rsid w:val="00C2462E"/>
    <w:rsid w:val="00C24A68"/>
    <w:rsid w:val="00C25451"/>
    <w:rsid w:val="00C257B0"/>
    <w:rsid w:val="00C25E3B"/>
    <w:rsid w:val="00C25F9F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BE9"/>
    <w:rsid w:val="00C34078"/>
    <w:rsid w:val="00C34A3D"/>
    <w:rsid w:val="00C3555B"/>
    <w:rsid w:val="00C35A11"/>
    <w:rsid w:val="00C35D64"/>
    <w:rsid w:val="00C35DBD"/>
    <w:rsid w:val="00C378B6"/>
    <w:rsid w:val="00C4002C"/>
    <w:rsid w:val="00C40346"/>
    <w:rsid w:val="00C4168A"/>
    <w:rsid w:val="00C41DA8"/>
    <w:rsid w:val="00C42978"/>
    <w:rsid w:val="00C43453"/>
    <w:rsid w:val="00C43548"/>
    <w:rsid w:val="00C436A9"/>
    <w:rsid w:val="00C437CD"/>
    <w:rsid w:val="00C43D9A"/>
    <w:rsid w:val="00C4475B"/>
    <w:rsid w:val="00C459B1"/>
    <w:rsid w:val="00C45C24"/>
    <w:rsid w:val="00C46CA0"/>
    <w:rsid w:val="00C46F19"/>
    <w:rsid w:val="00C46F87"/>
    <w:rsid w:val="00C5009E"/>
    <w:rsid w:val="00C500AA"/>
    <w:rsid w:val="00C50375"/>
    <w:rsid w:val="00C50588"/>
    <w:rsid w:val="00C505FD"/>
    <w:rsid w:val="00C51781"/>
    <w:rsid w:val="00C522DE"/>
    <w:rsid w:val="00C5231E"/>
    <w:rsid w:val="00C523F4"/>
    <w:rsid w:val="00C535BB"/>
    <w:rsid w:val="00C53AC7"/>
    <w:rsid w:val="00C551D1"/>
    <w:rsid w:val="00C55B5E"/>
    <w:rsid w:val="00C57052"/>
    <w:rsid w:val="00C57083"/>
    <w:rsid w:val="00C57DCA"/>
    <w:rsid w:val="00C608C8"/>
    <w:rsid w:val="00C60C7F"/>
    <w:rsid w:val="00C60DF9"/>
    <w:rsid w:val="00C60F8F"/>
    <w:rsid w:val="00C6109A"/>
    <w:rsid w:val="00C61630"/>
    <w:rsid w:val="00C61D19"/>
    <w:rsid w:val="00C639A8"/>
    <w:rsid w:val="00C650D2"/>
    <w:rsid w:val="00C659DA"/>
    <w:rsid w:val="00C66D5B"/>
    <w:rsid w:val="00C6703B"/>
    <w:rsid w:val="00C67681"/>
    <w:rsid w:val="00C67778"/>
    <w:rsid w:val="00C67945"/>
    <w:rsid w:val="00C67C27"/>
    <w:rsid w:val="00C67C94"/>
    <w:rsid w:val="00C70261"/>
    <w:rsid w:val="00C70F82"/>
    <w:rsid w:val="00C72066"/>
    <w:rsid w:val="00C720DE"/>
    <w:rsid w:val="00C7260D"/>
    <w:rsid w:val="00C7301D"/>
    <w:rsid w:val="00C73390"/>
    <w:rsid w:val="00C737CC"/>
    <w:rsid w:val="00C74432"/>
    <w:rsid w:val="00C74EBA"/>
    <w:rsid w:val="00C76158"/>
    <w:rsid w:val="00C766F8"/>
    <w:rsid w:val="00C77A04"/>
    <w:rsid w:val="00C80735"/>
    <w:rsid w:val="00C828B8"/>
    <w:rsid w:val="00C8356F"/>
    <w:rsid w:val="00C83A13"/>
    <w:rsid w:val="00C849E3"/>
    <w:rsid w:val="00C84A44"/>
    <w:rsid w:val="00C85073"/>
    <w:rsid w:val="00C85185"/>
    <w:rsid w:val="00C852B7"/>
    <w:rsid w:val="00C85D63"/>
    <w:rsid w:val="00C862E7"/>
    <w:rsid w:val="00C86B8D"/>
    <w:rsid w:val="00C86CEC"/>
    <w:rsid w:val="00C86EFE"/>
    <w:rsid w:val="00C87721"/>
    <w:rsid w:val="00C9034E"/>
    <w:rsid w:val="00C905FB"/>
    <w:rsid w:val="00C90811"/>
    <w:rsid w:val="00C90ADF"/>
    <w:rsid w:val="00C912CC"/>
    <w:rsid w:val="00C91888"/>
    <w:rsid w:val="00C92312"/>
    <w:rsid w:val="00C923CA"/>
    <w:rsid w:val="00C9322B"/>
    <w:rsid w:val="00C9330F"/>
    <w:rsid w:val="00C9334C"/>
    <w:rsid w:val="00C93CEA"/>
    <w:rsid w:val="00C9455D"/>
    <w:rsid w:val="00C94B17"/>
    <w:rsid w:val="00C94B6D"/>
    <w:rsid w:val="00C951DE"/>
    <w:rsid w:val="00C95956"/>
    <w:rsid w:val="00C95B47"/>
    <w:rsid w:val="00C960F6"/>
    <w:rsid w:val="00C96428"/>
    <w:rsid w:val="00C96514"/>
    <w:rsid w:val="00C974FD"/>
    <w:rsid w:val="00C97C59"/>
    <w:rsid w:val="00C97E02"/>
    <w:rsid w:val="00CA1D01"/>
    <w:rsid w:val="00CA1D71"/>
    <w:rsid w:val="00CA28CD"/>
    <w:rsid w:val="00CA3490"/>
    <w:rsid w:val="00CA35B4"/>
    <w:rsid w:val="00CA38D9"/>
    <w:rsid w:val="00CA3D0C"/>
    <w:rsid w:val="00CA3FC2"/>
    <w:rsid w:val="00CA4166"/>
    <w:rsid w:val="00CA4251"/>
    <w:rsid w:val="00CA4501"/>
    <w:rsid w:val="00CA465E"/>
    <w:rsid w:val="00CA496C"/>
    <w:rsid w:val="00CA4A1F"/>
    <w:rsid w:val="00CA4CFE"/>
    <w:rsid w:val="00CA4D8F"/>
    <w:rsid w:val="00CA5310"/>
    <w:rsid w:val="00CA5CB4"/>
    <w:rsid w:val="00CA7F1B"/>
    <w:rsid w:val="00CB02DE"/>
    <w:rsid w:val="00CB04EA"/>
    <w:rsid w:val="00CB0DC0"/>
    <w:rsid w:val="00CB108B"/>
    <w:rsid w:val="00CB1B4A"/>
    <w:rsid w:val="00CB1FE9"/>
    <w:rsid w:val="00CB2463"/>
    <w:rsid w:val="00CB2B3F"/>
    <w:rsid w:val="00CB2E74"/>
    <w:rsid w:val="00CB316B"/>
    <w:rsid w:val="00CB3759"/>
    <w:rsid w:val="00CB3DAB"/>
    <w:rsid w:val="00CB4014"/>
    <w:rsid w:val="00CB4FB2"/>
    <w:rsid w:val="00CB5563"/>
    <w:rsid w:val="00CB6196"/>
    <w:rsid w:val="00CB69BA"/>
    <w:rsid w:val="00CB6BBF"/>
    <w:rsid w:val="00CB6C43"/>
    <w:rsid w:val="00CB7E17"/>
    <w:rsid w:val="00CC0714"/>
    <w:rsid w:val="00CC0D7A"/>
    <w:rsid w:val="00CC0E2E"/>
    <w:rsid w:val="00CC1DF7"/>
    <w:rsid w:val="00CC1E29"/>
    <w:rsid w:val="00CC1F69"/>
    <w:rsid w:val="00CC1F99"/>
    <w:rsid w:val="00CC29CE"/>
    <w:rsid w:val="00CC2F45"/>
    <w:rsid w:val="00CC334C"/>
    <w:rsid w:val="00CC4802"/>
    <w:rsid w:val="00CC559E"/>
    <w:rsid w:val="00CC62AE"/>
    <w:rsid w:val="00CC6725"/>
    <w:rsid w:val="00CC7BBC"/>
    <w:rsid w:val="00CC7E1A"/>
    <w:rsid w:val="00CC7E1E"/>
    <w:rsid w:val="00CD0B23"/>
    <w:rsid w:val="00CD0EF9"/>
    <w:rsid w:val="00CD1947"/>
    <w:rsid w:val="00CD20FD"/>
    <w:rsid w:val="00CD2747"/>
    <w:rsid w:val="00CD2D18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9F5"/>
    <w:rsid w:val="00CE0A31"/>
    <w:rsid w:val="00CE0FD4"/>
    <w:rsid w:val="00CE1755"/>
    <w:rsid w:val="00CE2547"/>
    <w:rsid w:val="00CE2626"/>
    <w:rsid w:val="00CE27B0"/>
    <w:rsid w:val="00CE3443"/>
    <w:rsid w:val="00CE42F3"/>
    <w:rsid w:val="00CE44ED"/>
    <w:rsid w:val="00CE4AA6"/>
    <w:rsid w:val="00CE58A8"/>
    <w:rsid w:val="00CE58BD"/>
    <w:rsid w:val="00CE6BBF"/>
    <w:rsid w:val="00CE6C7A"/>
    <w:rsid w:val="00CE7567"/>
    <w:rsid w:val="00CF0B8E"/>
    <w:rsid w:val="00CF0BB6"/>
    <w:rsid w:val="00CF10AC"/>
    <w:rsid w:val="00CF14BD"/>
    <w:rsid w:val="00CF18C9"/>
    <w:rsid w:val="00CF18E5"/>
    <w:rsid w:val="00CF28EB"/>
    <w:rsid w:val="00CF3096"/>
    <w:rsid w:val="00CF3667"/>
    <w:rsid w:val="00CF4274"/>
    <w:rsid w:val="00CF43F8"/>
    <w:rsid w:val="00CF4483"/>
    <w:rsid w:val="00CF4C3B"/>
    <w:rsid w:val="00CF5262"/>
    <w:rsid w:val="00CF5352"/>
    <w:rsid w:val="00CF59AD"/>
    <w:rsid w:val="00CF6230"/>
    <w:rsid w:val="00CF762E"/>
    <w:rsid w:val="00CF7D58"/>
    <w:rsid w:val="00D00478"/>
    <w:rsid w:val="00D00C6E"/>
    <w:rsid w:val="00D013A3"/>
    <w:rsid w:val="00D01465"/>
    <w:rsid w:val="00D0150E"/>
    <w:rsid w:val="00D01ECA"/>
    <w:rsid w:val="00D0244E"/>
    <w:rsid w:val="00D024ED"/>
    <w:rsid w:val="00D03D4A"/>
    <w:rsid w:val="00D049AA"/>
    <w:rsid w:val="00D04B43"/>
    <w:rsid w:val="00D0584A"/>
    <w:rsid w:val="00D06BE4"/>
    <w:rsid w:val="00D076AB"/>
    <w:rsid w:val="00D1061D"/>
    <w:rsid w:val="00D10951"/>
    <w:rsid w:val="00D1211F"/>
    <w:rsid w:val="00D125ED"/>
    <w:rsid w:val="00D12827"/>
    <w:rsid w:val="00D13752"/>
    <w:rsid w:val="00D13E63"/>
    <w:rsid w:val="00D1473D"/>
    <w:rsid w:val="00D15120"/>
    <w:rsid w:val="00D16C71"/>
    <w:rsid w:val="00D1717A"/>
    <w:rsid w:val="00D203BA"/>
    <w:rsid w:val="00D20564"/>
    <w:rsid w:val="00D226F0"/>
    <w:rsid w:val="00D22DCD"/>
    <w:rsid w:val="00D23287"/>
    <w:rsid w:val="00D24BEF"/>
    <w:rsid w:val="00D256F1"/>
    <w:rsid w:val="00D25C7D"/>
    <w:rsid w:val="00D26251"/>
    <w:rsid w:val="00D26C7D"/>
    <w:rsid w:val="00D271F9"/>
    <w:rsid w:val="00D274C9"/>
    <w:rsid w:val="00D27719"/>
    <w:rsid w:val="00D30BCB"/>
    <w:rsid w:val="00D30C3E"/>
    <w:rsid w:val="00D31563"/>
    <w:rsid w:val="00D31CB8"/>
    <w:rsid w:val="00D32271"/>
    <w:rsid w:val="00D327AC"/>
    <w:rsid w:val="00D333AE"/>
    <w:rsid w:val="00D338A9"/>
    <w:rsid w:val="00D340A9"/>
    <w:rsid w:val="00D340DA"/>
    <w:rsid w:val="00D345CA"/>
    <w:rsid w:val="00D35917"/>
    <w:rsid w:val="00D35C03"/>
    <w:rsid w:val="00D37803"/>
    <w:rsid w:val="00D37F32"/>
    <w:rsid w:val="00D37F9D"/>
    <w:rsid w:val="00D4088E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BBC"/>
    <w:rsid w:val="00D47508"/>
    <w:rsid w:val="00D47558"/>
    <w:rsid w:val="00D50815"/>
    <w:rsid w:val="00D51B26"/>
    <w:rsid w:val="00D51CA1"/>
    <w:rsid w:val="00D524EA"/>
    <w:rsid w:val="00D52577"/>
    <w:rsid w:val="00D52838"/>
    <w:rsid w:val="00D530AE"/>
    <w:rsid w:val="00D53370"/>
    <w:rsid w:val="00D53494"/>
    <w:rsid w:val="00D53C38"/>
    <w:rsid w:val="00D53ECE"/>
    <w:rsid w:val="00D545A2"/>
    <w:rsid w:val="00D55064"/>
    <w:rsid w:val="00D557E2"/>
    <w:rsid w:val="00D55A85"/>
    <w:rsid w:val="00D56B68"/>
    <w:rsid w:val="00D57D9F"/>
    <w:rsid w:val="00D607AA"/>
    <w:rsid w:val="00D61B24"/>
    <w:rsid w:val="00D625F0"/>
    <w:rsid w:val="00D62B90"/>
    <w:rsid w:val="00D62F99"/>
    <w:rsid w:val="00D649DD"/>
    <w:rsid w:val="00D64C40"/>
    <w:rsid w:val="00D64D53"/>
    <w:rsid w:val="00D6547E"/>
    <w:rsid w:val="00D6571F"/>
    <w:rsid w:val="00D66C8B"/>
    <w:rsid w:val="00D67F22"/>
    <w:rsid w:val="00D706CA"/>
    <w:rsid w:val="00D70829"/>
    <w:rsid w:val="00D70CC2"/>
    <w:rsid w:val="00D71875"/>
    <w:rsid w:val="00D71AA9"/>
    <w:rsid w:val="00D72D2D"/>
    <w:rsid w:val="00D738D6"/>
    <w:rsid w:val="00D75538"/>
    <w:rsid w:val="00D75F26"/>
    <w:rsid w:val="00D766E4"/>
    <w:rsid w:val="00D77006"/>
    <w:rsid w:val="00D7766E"/>
    <w:rsid w:val="00D779CC"/>
    <w:rsid w:val="00D77A8E"/>
    <w:rsid w:val="00D800C2"/>
    <w:rsid w:val="00D8059B"/>
    <w:rsid w:val="00D80795"/>
    <w:rsid w:val="00D81A83"/>
    <w:rsid w:val="00D8218D"/>
    <w:rsid w:val="00D8239F"/>
    <w:rsid w:val="00D83270"/>
    <w:rsid w:val="00D83A6B"/>
    <w:rsid w:val="00D83BED"/>
    <w:rsid w:val="00D8419D"/>
    <w:rsid w:val="00D8466A"/>
    <w:rsid w:val="00D84873"/>
    <w:rsid w:val="00D84A92"/>
    <w:rsid w:val="00D84ED9"/>
    <w:rsid w:val="00D85477"/>
    <w:rsid w:val="00D85DD9"/>
    <w:rsid w:val="00D85E30"/>
    <w:rsid w:val="00D8698E"/>
    <w:rsid w:val="00D86DC3"/>
    <w:rsid w:val="00D86E6F"/>
    <w:rsid w:val="00D8763A"/>
    <w:rsid w:val="00D87C32"/>
    <w:rsid w:val="00D87E00"/>
    <w:rsid w:val="00D90525"/>
    <w:rsid w:val="00D9134D"/>
    <w:rsid w:val="00D919D2"/>
    <w:rsid w:val="00D919E9"/>
    <w:rsid w:val="00D93277"/>
    <w:rsid w:val="00D93803"/>
    <w:rsid w:val="00D93A56"/>
    <w:rsid w:val="00D94022"/>
    <w:rsid w:val="00D9405F"/>
    <w:rsid w:val="00D9422A"/>
    <w:rsid w:val="00D94F9F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91"/>
    <w:rsid w:val="00DA2E1E"/>
    <w:rsid w:val="00DA2E3B"/>
    <w:rsid w:val="00DA3C4B"/>
    <w:rsid w:val="00DA3EDB"/>
    <w:rsid w:val="00DA4407"/>
    <w:rsid w:val="00DA6803"/>
    <w:rsid w:val="00DA7A03"/>
    <w:rsid w:val="00DB04C0"/>
    <w:rsid w:val="00DB1147"/>
    <w:rsid w:val="00DB1818"/>
    <w:rsid w:val="00DB1F57"/>
    <w:rsid w:val="00DB2A1D"/>
    <w:rsid w:val="00DB3031"/>
    <w:rsid w:val="00DB350F"/>
    <w:rsid w:val="00DB3DCC"/>
    <w:rsid w:val="00DB5C8B"/>
    <w:rsid w:val="00DB5EAD"/>
    <w:rsid w:val="00DB6076"/>
    <w:rsid w:val="00DB68E2"/>
    <w:rsid w:val="00DB6CDF"/>
    <w:rsid w:val="00DB6D09"/>
    <w:rsid w:val="00DB73BD"/>
    <w:rsid w:val="00DB77C6"/>
    <w:rsid w:val="00DB7FE1"/>
    <w:rsid w:val="00DC01CC"/>
    <w:rsid w:val="00DC1D94"/>
    <w:rsid w:val="00DC21F9"/>
    <w:rsid w:val="00DC309B"/>
    <w:rsid w:val="00DC373B"/>
    <w:rsid w:val="00DC3A8A"/>
    <w:rsid w:val="00DC3B52"/>
    <w:rsid w:val="00DC3BE5"/>
    <w:rsid w:val="00DC3D1D"/>
    <w:rsid w:val="00DC3D64"/>
    <w:rsid w:val="00DC3DC6"/>
    <w:rsid w:val="00DC4091"/>
    <w:rsid w:val="00DC4D9D"/>
    <w:rsid w:val="00DC4DA2"/>
    <w:rsid w:val="00DC4F85"/>
    <w:rsid w:val="00DC4FEB"/>
    <w:rsid w:val="00DC56F1"/>
    <w:rsid w:val="00DC58BA"/>
    <w:rsid w:val="00DC658E"/>
    <w:rsid w:val="00DC7F22"/>
    <w:rsid w:val="00DD029F"/>
    <w:rsid w:val="00DD0353"/>
    <w:rsid w:val="00DD03A7"/>
    <w:rsid w:val="00DD11EB"/>
    <w:rsid w:val="00DD137F"/>
    <w:rsid w:val="00DD1C33"/>
    <w:rsid w:val="00DD22FC"/>
    <w:rsid w:val="00DD2C5C"/>
    <w:rsid w:val="00DD2DC1"/>
    <w:rsid w:val="00DD2FA5"/>
    <w:rsid w:val="00DD3264"/>
    <w:rsid w:val="00DD550D"/>
    <w:rsid w:val="00DD650B"/>
    <w:rsid w:val="00DD6FA8"/>
    <w:rsid w:val="00DE0672"/>
    <w:rsid w:val="00DE10EB"/>
    <w:rsid w:val="00DE2655"/>
    <w:rsid w:val="00DE2E83"/>
    <w:rsid w:val="00DE3E1C"/>
    <w:rsid w:val="00DE3F3B"/>
    <w:rsid w:val="00DE3FD9"/>
    <w:rsid w:val="00DE4152"/>
    <w:rsid w:val="00DE41C2"/>
    <w:rsid w:val="00DE5897"/>
    <w:rsid w:val="00DE5D0B"/>
    <w:rsid w:val="00DE6B58"/>
    <w:rsid w:val="00DE6CC7"/>
    <w:rsid w:val="00DE7123"/>
    <w:rsid w:val="00DE7607"/>
    <w:rsid w:val="00DF08EA"/>
    <w:rsid w:val="00DF257C"/>
    <w:rsid w:val="00DF2874"/>
    <w:rsid w:val="00DF2A8F"/>
    <w:rsid w:val="00DF2AE2"/>
    <w:rsid w:val="00DF30AC"/>
    <w:rsid w:val="00DF3E2F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3AA5"/>
    <w:rsid w:val="00E0437D"/>
    <w:rsid w:val="00E05125"/>
    <w:rsid w:val="00E05A86"/>
    <w:rsid w:val="00E05E79"/>
    <w:rsid w:val="00E071FD"/>
    <w:rsid w:val="00E078BE"/>
    <w:rsid w:val="00E100A1"/>
    <w:rsid w:val="00E10401"/>
    <w:rsid w:val="00E1056A"/>
    <w:rsid w:val="00E10CBF"/>
    <w:rsid w:val="00E1182C"/>
    <w:rsid w:val="00E12C43"/>
    <w:rsid w:val="00E132C7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6944"/>
    <w:rsid w:val="00E16F84"/>
    <w:rsid w:val="00E1768C"/>
    <w:rsid w:val="00E20190"/>
    <w:rsid w:val="00E20289"/>
    <w:rsid w:val="00E210C5"/>
    <w:rsid w:val="00E21B97"/>
    <w:rsid w:val="00E21EE4"/>
    <w:rsid w:val="00E223B2"/>
    <w:rsid w:val="00E245FD"/>
    <w:rsid w:val="00E247C8"/>
    <w:rsid w:val="00E24856"/>
    <w:rsid w:val="00E24C40"/>
    <w:rsid w:val="00E25FA4"/>
    <w:rsid w:val="00E26803"/>
    <w:rsid w:val="00E26B60"/>
    <w:rsid w:val="00E274F3"/>
    <w:rsid w:val="00E275A4"/>
    <w:rsid w:val="00E27F93"/>
    <w:rsid w:val="00E30099"/>
    <w:rsid w:val="00E30792"/>
    <w:rsid w:val="00E322C5"/>
    <w:rsid w:val="00E32CAB"/>
    <w:rsid w:val="00E33458"/>
    <w:rsid w:val="00E337B9"/>
    <w:rsid w:val="00E33D6B"/>
    <w:rsid w:val="00E33E56"/>
    <w:rsid w:val="00E341EC"/>
    <w:rsid w:val="00E3482C"/>
    <w:rsid w:val="00E3510D"/>
    <w:rsid w:val="00E35A69"/>
    <w:rsid w:val="00E36586"/>
    <w:rsid w:val="00E36F2E"/>
    <w:rsid w:val="00E4045F"/>
    <w:rsid w:val="00E404E4"/>
    <w:rsid w:val="00E4088F"/>
    <w:rsid w:val="00E40AF9"/>
    <w:rsid w:val="00E4112C"/>
    <w:rsid w:val="00E412D9"/>
    <w:rsid w:val="00E41B6E"/>
    <w:rsid w:val="00E42951"/>
    <w:rsid w:val="00E42A11"/>
    <w:rsid w:val="00E435DC"/>
    <w:rsid w:val="00E43AA4"/>
    <w:rsid w:val="00E43B9A"/>
    <w:rsid w:val="00E4440B"/>
    <w:rsid w:val="00E44BD9"/>
    <w:rsid w:val="00E450A1"/>
    <w:rsid w:val="00E453DE"/>
    <w:rsid w:val="00E454C7"/>
    <w:rsid w:val="00E45545"/>
    <w:rsid w:val="00E45722"/>
    <w:rsid w:val="00E459F3"/>
    <w:rsid w:val="00E45A11"/>
    <w:rsid w:val="00E46326"/>
    <w:rsid w:val="00E46A3B"/>
    <w:rsid w:val="00E46D95"/>
    <w:rsid w:val="00E470D3"/>
    <w:rsid w:val="00E4756B"/>
    <w:rsid w:val="00E5122E"/>
    <w:rsid w:val="00E52A35"/>
    <w:rsid w:val="00E5322D"/>
    <w:rsid w:val="00E53962"/>
    <w:rsid w:val="00E53D0E"/>
    <w:rsid w:val="00E5474E"/>
    <w:rsid w:val="00E54788"/>
    <w:rsid w:val="00E54AC5"/>
    <w:rsid w:val="00E56E41"/>
    <w:rsid w:val="00E57351"/>
    <w:rsid w:val="00E5746D"/>
    <w:rsid w:val="00E60D7E"/>
    <w:rsid w:val="00E60E0E"/>
    <w:rsid w:val="00E6140C"/>
    <w:rsid w:val="00E622D3"/>
    <w:rsid w:val="00E62835"/>
    <w:rsid w:val="00E63184"/>
    <w:rsid w:val="00E6352F"/>
    <w:rsid w:val="00E638C9"/>
    <w:rsid w:val="00E63ADA"/>
    <w:rsid w:val="00E666C4"/>
    <w:rsid w:val="00E66811"/>
    <w:rsid w:val="00E67834"/>
    <w:rsid w:val="00E701ED"/>
    <w:rsid w:val="00E706EE"/>
    <w:rsid w:val="00E70A56"/>
    <w:rsid w:val="00E70EE2"/>
    <w:rsid w:val="00E714D9"/>
    <w:rsid w:val="00E71E8D"/>
    <w:rsid w:val="00E728FF"/>
    <w:rsid w:val="00E73AFB"/>
    <w:rsid w:val="00E743E5"/>
    <w:rsid w:val="00E74CA6"/>
    <w:rsid w:val="00E74FA0"/>
    <w:rsid w:val="00E7504C"/>
    <w:rsid w:val="00E75DB9"/>
    <w:rsid w:val="00E75EC3"/>
    <w:rsid w:val="00E77645"/>
    <w:rsid w:val="00E77875"/>
    <w:rsid w:val="00E779F0"/>
    <w:rsid w:val="00E77E70"/>
    <w:rsid w:val="00E80B82"/>
    <w:rsid w:val="00E820F5"/>
    <w:rsid w:val="00E8222F"/>
    <w:rsid w:val="00E836C0"/>
    <w:rsid w:val="00E83F63"/>
    <w:rsid w:val="00E8405A"/>
    <w:rsid w:val="00E84098"/>
    <w:rsid w:val="00E8517A"/>
    <w:rsid w:val="00E854B4"/>
    <w:rsid w:val="00E85882"/>
    <w:rsid w:val="00E86088"/>
    <w:rsid w:val="00E87DC0"/>
    <w:rsid w:val="00E90134"/>
    <w:rsid w:val="00E9034E"/>
    <w:rsid w:val="00E90967"/>
    <w:rsid w:val="00E915F0"/>
    <w:rsid w:val="00E91BF6"/>
    <w:rsid w:val="00E92666"/>
    <w:rsid w:val="00E9293B"/>
    <w:rsid w:val="00E92AC9"/>
    <w:rsid w:val="00E9329E"/>
    <w:rsid w:val="00E9350D"/>
    <w:rsid w:val="00E937FD"/>
    <w:rsid w:val="00E939D8"/>
    <w:rsid w:val="00E93DCB"/>
    <w:rsid w:val="00E93FE9"/>
    <w:rsid w:val="00E94250"/>
    <w:rsid w:val="00E9454B"/>
    <w:rsid w:val="00E9484D"/>
    <w:rsid w:val="00E94D1E"/>
    <w:rsid w:val="00E96919"/>
    <w:rsid w:val="00E97A31"/>
    <w:rsid w:val="00EA05AE"/>
    <w:rsid w:val="00EA07EA"/>
    <w:rsid w:val="00EA0D94"/>
    <w:rsid w:val="00EA19F1"/>
    <w:rsid w:val="00EA1A30"/>
    <w:rsid w:val="00EA29A6"/>
    <w:rsid w:val="00EA2A36"/>
    <w:rsid w:val="00EA2F37"/>
    <w:rsid w:val="00EA36E9"/>
    <w:rsid w:val="00EA399D"/>
    <w:rsid w:val="00EA4600"/>
    <w:rsid w:val="00EA46D9"/>
    <w:rsid w:val="00EA50F9"/>
    <w:rsid w:val="00EA5C21"/>
    <w:rsid w:val="00EA6797"/>
    <w:rsid w:val="00EA6EA6"/>
    <w:rsid w:val="00EB07CE"/>
    <w:rsid w:val="00EB0DEB"/>
    <w:rsid w:val="00EB105D"/>
    <w:rsid w:val="00EB162F"/>
    <w:rsid w:val="00EB1DF0"/>
    <w:rsid w:val="00EB2691"/>
    <w:rsid w:val="00EB2948"/>
    <w:rsid w:val="00EB296D"/>
    <w:rsid w:val="00EB2BD7"/>
    <w:rsid w:val="00EB2FCA"/>
    <w:rsid w:val="00EB305A"/>
    <w:rsid w:val="00EB3369"/>
    <w:rsid w:val="00EB35F2"/>
    <w:rsid w:val="00EB3F8B"/>
    <w:rsid w:val="00EB4B4D"/>
    <w:rsid w:val="00EB4D94"/>
    <w:rsid w:val="00EB5097"/>
    <w:rsid w:val="00EB52CA"/>
    <w:rsid w:val="00EB5DEC"/>
    <w:rsid w:val="00EB685C"/>
    <w:rsid w:val="00EB6D70"/>
    <w:rsid w:val="00EB70F9"/>
    <w:rsid w:val="00EB736B"/>
    <w:rsid w:val="00EC0693"/>
    <w:rsid w:val="00EC224F"/>
    <w:rsid w:val="00EC2B23"/>
    <w:rsid w:val="00EC309E"/>
    <w:rsid w:val="00EC4A25"/>
    <w:rsid w:val="00EC4BE5"/>
    <w:rsid w:val="00EC4C57"/>
    <w:rsid w:val="00EC4DA3"/>
    <w:rsid w:val="00EC52A2"/>
    <w:rsid w:val="00EC5943"/>
    <w:rsid w:val="00EC5A1A"/>
    <w:rsid w:val="00EC7A4F"/>
    <w:rsid w:val="00EC7DAF"/>
    <w:rsid w:val="00ED0737"/>
    <w:rsid w:val="00ED1455"/>
    <w:rsid w:val="00ED1B0E"/>
    <w:rsid w:val="00ED1E90"/>
    <w:rsid w:val="00ED204D"/>
    <w:rsid w:val="00ED26A5"/>
    <w:rsid w:val="00ED4E8D"/>
    <w:rsid w:val="00ED518C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BC6"/>
    <w:rsid w:val="00EE7409"/>
    <w:rsid w:val="00EE78E2"/>
    <w:rsid w:val="00EF081D"/>
    <w:rsid w:val="00EF1B4A"/>
    <w:rsid w:val="00EF2C74"/>
    <w:rsid w:val="00EF42B4"/>
    <w:rsid w:val="00EF4555"/>
    <w:rsid w:val="00EF4A9F"/>
    <w:rsid w:val="00EF4B5E"/>
    <w:rsid w:val="00EF53BF"/>
    <w:rsid w:val="00EF55D4"/>
    <w:rsid w:val="00EF62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3705"/>
    <w:rsid w:val="00F0411D"/>
    <w:rsid w:val="00F05312"/>
    <w:rsid w:val="00F0533C"/>
    <w:rsid w:val="00F05426"/>
    <w:rsid w:val="00F05719"/>
    <w:rsid w:val="00F0647C"/>
    <w:rsid w:val="00F06CDF"/>
    <w:rsid w:val="00F06E14"/>
    <w:rsid w:val="00F07388"/>
    <w:rsid w:val="00F078C8"/>
    <w:rsid w:val="00F07FBA"/>
    <w:rsid w:val="00F10B09"/>
    <w:rsid w:val="00F1107E"/>
    <w:rsid w:val="00F110DD"/>
    <w:rsid w:val="00F125D7"/>
    <w:rsid w:val="00F12FF8"/>
    <w:rsid w:val="00F137D3"/>
    <w:rsid w:val="00F139BA"/>
    <w:rsid w:val="00F14740"/>
    <w:rsid w:val="00F1573A"/>
    <w:rsid w:val="00F163E4"/>
    <w:rsid w:val="00F164B4"/>
    <w:rsid w:val="00F16891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C1E"/>
    <w:rsid w:val="00F32066"/>
    <w:rsid w:val="00F32209"/>
    <w:rsid w:val="00F33592"/>
    <w:rsid w:val="00F33841"/>
    <w:rsid w:val="00F33D9C"/>
    <w:rsid w:val="00F35B99"/>
    <w:rsid w:val="00F360F1"/>
    <w:rsid w:val="00F36BF4"/>
    <w:rsid w:val="00F37743"/>
    <w:rsid w:val="00F377D8"/>
    <w:rsid w:val="00F406BB"/>
    <w:rsid w:val="00F4085A"/>
    <w:rsid w:val="00F40864"/>
    <w:rsid w:val="00F414C7"/>
    <w:rsid w:val="00F417B5"/>
    <w:rsid w:val="00F419F4"/>
    <w:rsid w:val="00F4279C"/>
    <w:rsid w:val="00F4285B"/>
    <w:rsid w:val="00F42F3F"/>
    <w:rsid w:val="00F44290"/>
    <w:rsid w:val="00F4572C"/>
    <w:rsid w:val="00F45897"/>
    <w:rsid w:val="00F4721A"/>
    <w:rsid w:val="00F472DD"/>
    <w:rsid w:val="00F47C01"/>
    <w:rsid w:val="00F47E06"/>
    <w:rsid w:val="00F52E57"/>
    <w:rsid w:val="00F52FD0"/>
    <w:rsid w:val="00F53634"/>
    <w:rsid w:val="00F53872"/>
    <w:rsid w:val="00F539EF"/>
    <w:rsid w:val="00F54767"/>
    <w:rsid w:val="00F54A3D"/>
    <w:rsid w:val="00F54B11"/>
    <w:rsid w:val="00F55391"/>
    <w:rsid w:val="00F55B51"/>
    <w:rsid w:val="00F5608E"/>
    <w:rsid w:val="00F56161"/>
    <w:rsid w:val="00F56543"/>
    <w:rsid w:val="00F56962"/>
    <w:rsid w:val="00F56B69"/>
    <w:rsid w:val="00F57A8E"/>
    <w:rsid w:val="00F60927"/>
    <w:rsid w:val="00F617CB"/>
    <w:rsid w:val="00F61B3C"/>
    <w:rsid w:val="00F6251B"/>
    <w:rsid w:val="00F634E7"/>
    <w:rsid w:val="00F649C7"/>
    <w:rsid w:val="00F653B8"/>
    <w:rsid w:val="00F6604C"/>
    <w:rsid w:val="00F6613D"/>
    <w:rsid w:val="00F66735"/>
    <w:rsid w:val="00F66A65"/>
    <w:rsid w:val="00F67230"/>
    <w:rsid w:val="00F673B0"/>
    <w:rsid w:val="00F67586"/>
    <w:rsid w:val="00F67808"/>
    <w:rsid w:val="00F678C6"/>
    <w:rsid w:val="00F67EA8"/>
    <w:rsid w:val="00F67EBD"/>
    <w:rsid w:val="00F70133"/>
    <w:rsid w:val="00F704A2"/>
    <w:rsid w:val="00F70D58"/>
    <w:rsid w:val="00F71DD1"/>
    <w:rsid w:val="00F71ECD"/>
    <w:rsid w:val="00F72630"/>
    <w:rsid w:val="00F72B14"/>
    <w:rsid w:val="00F72C6D"/>
    <w:rsid w:val="00F73AA4"/>
    <w:rsid w:val="00F73B92"/>
    <w:rsid w:val="00F740E3"/>
    <w:rsid w:val="00F74314"/>
    <w:rsid w:val="00F743A2"/>
    <w:rsid w:val="00F746ED"/>
    <w:rsid w:val="00F766A8"/>
    <w:rsid w:val="00F76F8F"/>
    <w:rsid w:val="00F774F3"/>
    <w:rsid w:val="00F80203"/>
    <w:rsid w:val="00F80AC2"/>
    <w:rsid w:val="00F8115C"/>
    <w:rsid w:val="00F81833"/>
    <w:rsid w:val="00F818D4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4B3D"/>
    <w:rsid w:val="00F85541"/>
    <w:rsid w:val="00F86034"/>
    <w:rsid w:val="00F86180"/>
    <w:rsid w:val="00F86A1B"/>
    <w:rsid w:val="00F877D9"/>
    <w:rsid w:val="00F90780"/>
    <w:rsid w:val="00F909AE"/>
    <w:rsid w:val="00F90B38"/>
    <w:rsid w:val="00F913C3"/>
    <w:rsid w:val="00F91C5C"/>
    <w:rsid w:val="00F9202B"/>
    <w:rsid w:val="00F924BF"/>
    <w:rsid w:val="00F92F93"/>
    <w:rsid w:val="00F9333E"/>
    <w:rsid w:val="00F935C6"/>
    <w:rsid w:val="00F93E68"/>
    <w:rsid w:val="00F940DA"/>
    <w:rsid w:val="00F944F2"/>
    <w:rsid w:val="00F94B6E"/>
    <w:rsid w:val="00F95200"/>
    <w:rsid w:val="00F9520C"/>
    <w:rsid w:val="00F9595C"/>
    <w:rsid w:val="00F95998"/>
    <w:rsid w:val="00F96246"/>
    <w:rsid w:val="00F96D43"/>
    <w:rsid w:val="00F96FDB"/>
    <w:rsid w:val="00F97798"/>
    <w:rsid w:val="00F9789D"/>
    <w:rsid w:val="00F97B38"/>
    <w:rsid w:val="00FA0927"/>
    <w:rsid w:val="00FA1266"/>
    <w:rsid w:val="00FA1923"/>
    <w:rsid w:val="00FA270B"/>
    <w:rsid w:val="00FA386E"/>
    <w:rsid w:val="00FA4828"/>
    <w:rsid w:val="00FA4C66"/>
    <w:rsid w:val="00FA5190"/>
    <w:rsid w:val="00FA51E2"/>
    <w:rsid w:val="00FA5286"/>
    <w:rsid w:val="00FA5994"/>
    <w:rsid w:val="00FA5AF6"/>
    <w:rsid w:val="00FA5C9E"/>
    <w:rsid w:val="00FA654F"/>
    <w:rsid w:val="00FA68EF"/>
    <w:rsid w:val="00FA6C1A"/>
    <w:rsid w:val="00FA6EE3"/>
    <w:rsid w:val="00FA6F91"/>
    <w:rsid w:val="00FA78DF"/>
    <w:rsid w:val="00FA7EDB"/>
    <w:rsid w:val="00FB0812"/>
    <w:rsid w:val="00FB1F41"/>
    <w:rsid w:val="00FB20BA"/>
    <w:rsid w:val="00FB2A40"/>
    <w:rsid w:val="00FB37BB"/>
    <w:rsid w:val="00FB3C33"/>
    <w:rsid w:val="00FB5B56"/>
    <w:rsid w:val="00FB5E4A"/>
    <w:rsid w:val="00FB6179"/>
    <w:rsid w:val="00FB66B2"/>
    <w:rsid w:val="00FB6F6D"/>
    <w:rsid w:val="00FB7208"/>
    <w:rsid w:val="00FC1192"/>
    <w:rsid w:val="00FC12E6"/>
    <w:rsid w:val="00FC258A"/>
    <w:rsid w:val="00FC31A5"/>
    <w:rsid w:val="00FC3B02"/>
    <w:rsid w:val="00FC4099"/>
    <w:rsid w:val="00FC4970"/>
    <w:rsid w:val="00FC49A3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379"/>
    <w:rsid w:val="00FD1732"/>
    <w:rsid w:val="00FD2459"/>
    <w:rsid w:val="00FD2723"/>
    <w:rsid w:val="00FD278C"/>
    <w:rsid w:val="00FD2BDA"/>
    <w:rsid w:val="00FD34A2"/>
    <w:rsid w:val="00FD35BF"/>
    <w:rsid w:val="00FD3975"/>
    <w:rsid w:val="00FD3A8D"/>
    <w:rsid w:val="00FD48C6"/>
    <w:rsid w:val="00FD4976"/>
    <w:rsid w:val="00FD4E77"/>
    <w:rsid w:val="00FD5296"/>
    <w:rsid w:val="00FD55F8"/>
    <w:rsid w:val="00FD5DB4"/>
    <w:rsid w:val="00FD6820"/>
    <w:rsid w:val="00FD72DB"/>
    <w:rsid w:val="00FD7CC3"/>
    <w:rsid w:val="00FE0952"/>
    <w:rsid w:val="00FE0C35"/>
    <w:rsid w:val="00FE3361"/>
    <w:rsid w:val="00FE4131"/>
    <w:rsid w:val="00FE497D"/>
    <w:rsid w:val="00FE5036"/>
    <w:rsid w:val="00FE55DC"/>
    <w:rsid w:val="00FE570A"/>
    <w:rsid w:val="00FE59EF"/>
    <w:rsid w:val="00FE5B98"/>
    <w:rsid w:val="00FE71F5"/>
    <w:rsid w:val="00FF0794"/>
    <w:rsid w:val="00FF08F3"/>
    <w:rsid w:val="00FF0952"/>
    <w:rsid w:val="00FF0B47"/>
    <w:rsid w:val="00FF2688"/>
    <w:rsid w:val="00FF5040"/>
    <w:rsid w:val="00FF5304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B259F-D6E5-480B-84A9-DEC112A6A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10656</TotalTime>
  <Pages>3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7074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2368</cp:revision>
  <dcterms:created xsi:type="dcterms:W3CDTF">2017-03-01T15:56:00Z</dcterms:created>
  <dcterms:modified xsi:type="dcterms:W3CDTF">2020-02-14T15:00:00Z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